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B7437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E96292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1B5F92B" w14:textId="2DF85D0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87BDF">
        <w:rPr>
          <w:rFonts w:ascii="Corbel" w:hAnsi="Corbel"/>
          <w:i/>
          <w:smallCaps/>
          <w:sz w:val="24"/>
          <w:szCs w:val="24"/>
        </w:rPr>
        <w:t>202</w:t>
      </w:r>
      <w:r w:rsidR="00921F4A">
        <w:rPr>
          <w:rFonts w:ascii="Corbel" w:hAnsi="Corbel"/>
          <w:i/>
          <w:smallCaps/>
          <w:sz w:val="24"/>
          <w:szCs w:val="24"/>
        </w:rPr>
        <w:t>2</w:t>
      </w:r>
      <w:r w:rsidR="00187BDF">
        <w:rPr>
          <w:rFonts w:ascii="Corbel" w:hAnsi="Corbel"/>
          <w:i/>
          <w:smallCaps/>
          <w:sz w:val="24"/>
          <w:szCs w:val="24"/>
        </w:rPr>
        <w:t>–202</w:t>
      </w:r>
      <w:r w:rsidR="00921F4A">
        <w:rPr>
          <w:rFonts w:ascii="Corbel" w:hAnsi="Corbel"/>
          <w:i/>
          <w:smallCaps/>
          <w:sz w:val="24"/>
          <w:szCs w:val="24"/>
        </w:rPr>
        <w:t>5</w:t>
      </w:r>
    </w:p>
    <w:p w14:paraId="0D24900F" w14:textId="778063DD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187BDF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EB75415" w14:textId="73EEF19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76CC9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</w:t>
      </w:r>
      <w:r w:rsidR="00DB1787">
        <w:rPr>
          <w:rFonts w:ascii="Corbel" w:hAnsi="Corbel"/>
          <w:sz w:val="20"/>
          <w:szCs w:val="20"/>
        </w:rPr>
        <w:t>ok akademicki</w:t>
      </w:r>
      <w:r w:rsidR="00187BDF">
        <w:rPr>
          <w:rFonts w:ascii="Corbel" w:hAnsi="Corbel"/>
          <w:sz w:val="20"/>
          <w:szCs w:val="20"/>
        </w:rPr>
        <w:t xml:space="preserve"> 202</w:t>
      </w:r>
      <w:r w:rsidR="00921F4A">
        <w:rPr>
          <w:rFonts w:ascii="Corbel" w:hAnsi="Corbel"/>
          <w:sz w:val="20"/>
          <w:szCs w:val="20"/>
        </w:rPr>
        <w:t>4</w:t>
      </w:r>
      <w:r w:rsidR="00187BDF">
        <w:rPr>
          <w:rFonts w:ascii="Corbel" w:hAnsi="Corbel"/>
          <w:sz w:val="20"/>
          <w:szCs w:val="20"/>
        </w:rPr>
        <w:t>/202</w:t>
      </w:r>
      <w:r w:rsidR="00921F4A">
        <w:rPr>
          <w:rFonts w:ascii="Corbel" w:hAnsi="Corbel"/>
          <w:sz w:val="20"/>
          <w:szCs w:val="20"/>
        </w:rPr>
        <w:t>5</w:t>
      </w:r>
    </w:p>
    <w:p w14:paraId="6A21922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F0CAE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FBACFFD" w14:textId="77777777" w:rsidTr="00B819C8">
        <w:tc>
          <w:tcPr>
            <w:tcW w:w="2694" w:type="dxa"/>
            <w:vAlign w:val="center"/>
          </w:tcPr>
          <w:p w14:paraId="44A570A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DFF4B0" w14:textId="77777777" w:rsidR="0085747A" w:rsidRPr="00187BDF" w:rsidRDefault="00791663" w:rsidP="000469A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87BDF">
              <w:rPr>
                <w:rFonts w:ascii="Corbel" w:hAnsi="Corbel"/>
                <w:sz w:val="24"/>
                <w:szCs w:val="24"/>
              </w:rPr>
              <w:t>Seminarium licencjackie</w:t>
            </w:r>
          </w:p>
        </w:tc>
      </w:tr>
      <w:tr w:rsidR="0085747A" w:rsidRPr="009C54AE" w14:paraId="52426341" w14:textId="77777777" w:rsidTr="00B819C8">
        <w:tc>
          <w:tcPr>
            <w:tcW w:w="2694" w:type="dxa"/>
            <w:vAlign w:val="center"/>
          </w:tcPr>
          <w:p w14:paraId="7CCA04C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D257D3C" w14:textId="77777777" w:rsidR="0085747A" w:rsidRPr="009C54AE" w:rsidRDefault="007916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P1S[5-6]O_01</w:t>
            </w:r>
          </w:p>
        </w:tc>
      </w:tr>
      <w:tr w:rsidR="0085747A" w:rsidRPr="009C54AE" w14:paraId="004FFE5B" w14:textId="77777777" w:rsidTr="00B819C8">
        <w:tc>
          <w:tcPr>
            <w:tcW w:w="2694" w:type="dxa"/>
            <w:vAlign w:val="center"/>
          </w:tcPr>
          <w:p w14:paraId="57E6833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1449D36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957E0CB" w14:textId="77777777" w:rsidTr="00B819C8">
        <w:tc>
          <w:tcPr>
            <w:tcW w:w="2694" w:type="dxa"/>
            <w:vAlign w:val="center"/>
          </w:tcPr>
          <w:p w14:paraId="17DDA5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21160E" w14:textId="0E447952" w:rsidR="0085747A" w:rsidRPr="009C54AE" w:rsidRDefault="00876C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76CC9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7E1C4321" w14:textId="77777777" w:rsidTr="00B819C8">
        <w:tc>
          <w:tcPr>
            <w:tcW w:w="2694" w:type="dxa"/>
            <w:vAlign w:val="center"/>
          </w:tcPr>
          <w:p w14:paraId="6B57C9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DEDEF6" w14:textId="77777777" w:rsidR="0085747A" w:rsidRPr="009C54AE" w:rsidRDefault="00E43A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48842ED0" w14:textId="77777777" w:rsidTr="00B819C8">
        <w:tc>
          <w:tcPr>
            <w:tcW w:w="2694" w:type="dxa"/>
            <w:vAlign w:val="center"/>
          </w:tcPr>
          <w:p w14:paraId="1D4838E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BCEAAF" w14:textId="77777777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4A757F30" w14:textId="77777777" w:rsidTr="00B819C8">
        <w:tc>
          <w:tcPr>
            <w:tcW w:w="2694" w:type="dxa"/>
            <w:vAlign w:val="center"/>
          </w:tcPr>
          <w:p w14:paraId="1204C9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CB297C6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77839C6" w14:textId="77777777" w:rsidTr="00B819C8">
        <w:tc>
          <w:tcPr>
            <w:tcW w:w="2694" w:type="dxa"/>
            <w:vAlign w:val="center"/>
          </w:tcPr>
          <w:p w14:paraId="189D42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15E828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52B4A32" w14:textId="77777777" w:rsidTr="00B819C8">
        <w:tc>
          <w:tcPr>
            <w:tcW w:w="2694" w:type="dxa"/>
            <w:vAlign w:val="center"/>
          </w:tcPr>
          <w:p w14:paraId="1A4D22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C2B5367" w14:textId="77777777" w:rsidR="0085747A" w:rsidRPr="009C54AE" w:rsidRDefault="00671DB0" w:rsidP="00DB17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E6F06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3,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</w:t>
            </w:r>
            <w:r w:rsidR="00791663">
              <w:rPr>
                <w:rFonts w:ascii="Corbel" w:hAnsi="Corbel"/>
                <w:b w:val="0"/>
                <w:sz w:val="24"/>
                <w:szCs w:val="24"/>
              </w:rPr>
              <w:t>–VI</w:t>
            </w:r>
          </w:p>
        </w:tc>
      </w:tr>
      <w:tr w:rsidR="0085747A" w:rsidRPr="009C54AE" w14:paraId="32B0D5E3" w14:textId="77777777" w:rsidTr="00B819C8">
        <w:tc>
          <w:tcPr>
            <w:tcW w:w="2694" w:type="dxa"/>
            <w:vAlign w:val="center"/>
          </w:tcPr>
          <w:p w14:paraId="28CA27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544A3C" w14:textId="77777777" w:rsidR="0085747A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469A2">
              <w:rPr>
                <w:rFonts w:ascii="Corbel" w:hAnsi="Corbel"/>
                <w:b w:val="0"/>
                <w:sz w:val="24"/>
                <w:szCs w:val="24"/>
              </w:rPr>
              <w:t xml:space="preserve">odstawowy </w:t>
            </w:r>
          </w:p>
        </w:tc>
      </w:tr>
      <w:tr w:rsidR="00923D7D" w:rsidRPr="009C54AE" w14:paraId="6563503A" w14:textId="77777777" w:rsidTr="00B819C8">
        <w:tc>
          <w:tcPr>
            <w:tcW w:w="2694" w:type="dxa"/>
            <w:vAlign w:val="center"/>
          </w:tcPr>
          <w:p w14:paraId="450A232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F295A3" w14:textId="77777777" w:rsidR="00923D7D" w:rsidRPr="009C54AE" w:rsidRDefault="00671D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D279365" w14:textId="77777777" w:rsidTr="00B819C8">
        <w:tc>
          <w:tcPr>
            <w:tcW w:w="2694" w:type="dxa"/>
            <w:vAlign w:val="center"/>
          </w:tcPr>
          <w:p w14:paraId="2E099B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AE0CA3" w14:textId="49100FD5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  <w:tr w:rsidR="0085747A" w:rsidRPr="009C54AE" w14:paraId="2A92E080" w14:textId="77777777" w:rsidTr="00B819C8">
        <w:tc>
          <w:tcPr>
            <w:tcW w:w="2694" w:type="dxa"/>
            <w:vAlign w:val="center"/>
          </w:tcPr>
          <w:p w14:paraId="024E5C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34A75B8" w14:textId="26EC5A11" w:rsidR="0085747A" w:rsidRPr="009C54AE" w:rsidRDefault="00187B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Zgodnie z przydziałem czynności w danym roku akademickim</w:t>
            </w:r>
          </w:p>
        </w:tc>
      </w:tr>
    </w:tbl>
    <w:p w14:paraId="5FBB5202" w14:textId="77777777" w:rsidR="00923D7D" w:rsidRPr="009C54AE" w:rsidRDefault="0085747A" w:rsidP="004A330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4609D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9F370C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DE3C35C" w14:textId="77777777" w:rsidTr="00DB178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0E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674CAC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8F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3A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4A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4B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E9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0F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C4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97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6B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6F9F6E" w14:textId="77777777" w:rsidTr="00DB178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6F65" w14:textId="77777777" w:rsidR="00015B8F" w:rsidRPr="009C54AE" w:rsidRDefault="00671D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60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08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89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17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7399" w14:textId="77777777" w:rsidR="00015B8F" w:rsidRPr="009C54AE" w:rsidRDefault="005471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926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F0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07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FE75" w14:textId="77777777" w:rsidR="00015B8F" w:rsidRPr="009C54AE" w:rsidRDefault="005471BC" w:rsidP="005471B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5471BC" w:rsidRPr="009C54AE" w14:paraId="23C8A351" w14:textId="77777777" w:rsidTr="00DB178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908" w14:textId="77777777" w:rsidR="005471BC" w:rsidRDefault="005471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78FB" w14:textId="77777777" w:rsidR="005471BC" w:rsidRPr="009C54AE" w:rsidRDefault="005471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FD30" w14:textId="77777777" w:rsidR="005471BC" w:rsidRDefault="005471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09A2" w14:textId="77777777" w:rsidR="005471BC" w:rsidRPr="009C54AE" w:rsidRDefault="005471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549C" w14:textId="77777777" w:rsidR="005471BC" w:rsidRPr="009C54AE" w:rsidRDefault="005471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A676" w14:textId="77777777" w:rsidR="005471BC" w:rsidRPr="009C54AE" w:rsidRDefault="005471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C2C7" w14:textId="77777777" w:rsidR="005471BC" w:rsidRPr="009C54AE" w:rsidRDefault="005471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11D4" w14:textId="77777777" w:rsidR="005471BC" w:rsidRPr="009C54AE" w:rsidRDefault="005471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BB12" w14:textId="77777777" w:rsidR="005471BC" w:rsidRPr="009C54AE" w:rsidRDefault="005471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7F34" w14:textId="77777777" w:rsidR="005471BC" w:rsidRDefault="005471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7BC666D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63F7B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7F17B1F" w14:textId="77777777" w:rsidR="00187BDF" w:rsidRDefault="00187BDF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6722BE2F" w14:textId="1D4D3F31" w:rsidR="0085747A" w:rsidRPr="009C54AE" w:rsidRDefault="00187BD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DB1787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AE6EC5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80582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619C87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65B9DC1" w14:textId="77777777" w:rsidR="00187BDF" w:rsidRDefault="00187BD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39BE9606" w14:textId="2D20FE29" w:rsidR="00F82D56" w:rsidRPr="00F82D56" w:rsidRDefault="00193ED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bez oceny</w:t>
      </w:r>
    </w:p>
    <w:p w14:paraId="5F8E39BF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4A3EDB" w14:textId="33BFE60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3E8908E" w14:textId="77777777" w:rsidR="00187BDF" w:rsidRPr="009C54AE" w:rsidRDefault="00187BD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2897E23" w14:textId="77777777" w:rsidTr="00745302">
        <w:tc>
          <w:tcPr>
            <w:tcW w:w="9670" w:type="dxa"/>
          </w:tcPr>
          <w:p w14:paraId="315A5C08" w14:textId="77777777" w:rsidR="0085747A" w:rsidRPr="009C54AE" w:rsidRDefault="00791663" w:rsidP="00671DB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przed rozpoczęciem zajęć powinien dysponować podstawową wiedzą i umiejętnościami w zakresie organizacji warsztatu pracy naukowej, posiadać umiejętność obsługi programu MS Word oraz utrwaloną wiedzę w zakresie metodologii nauk społecznych.</w:t>
            </w:r>
          </w:p>
        </w:tc>
      </w:tr>
    </w:tbl>
    <w:p w14:paraId="68D37FBF" w14:textId="77777777" w:rsidR="00187BDF" w:rsidRDefault="00187BD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B8FFC0" w14:textId="14D8C30B" w:rsidR="0085747A" w:rsidRPr="00C05F44" w:rsidRDefault="00187BD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738261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1B1DAB" w14:textId="77777777" w:rsidR="00F83B28" w:rsidRPr="004A330A" w:rsidRDefault="0071620A" w:rsidP="004A330A">
      <w:pPr>
        <w:pStyle w:val="Podpunkty"/>
        <w:rPr>
          <w:rFonts w:ascii="Corbel" w:hAnsi="Corbel"/>
          <w:sz w:val="24"/>
          <w:szCs w:val="24"/>
        </w:rPr>
      </w:pPr>
      <w:r w:rsidRPr="000469A2">
        <w:rPr>
          <w:rFonts w:ascii="Corbel" w:hAnsi="Corbel"/>
          <w:sz w:val="24"/>
          <w:szCs w:val="24"/>
        </w:rPr>
        <w:t xml:space="preserve">3.1 </w:t>
      </w:r>
      <w:r w:rsidR="00C05F44" w:rsidRPr="000469A2">
        <w:rPr>
          <w:rFonts w:ascii="Corbel" w:hAnsi="Corbel"/>
          <w:sz w:val="24"/>
          <w:szCs w:val="24"/>
        </w:rPr>
        <w:t>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91663" w:rsidRPr="009C54AE" w14:paraId="27ADBCC2" w14:textId="77777777" w:rsidTr="00791663">
        <w:tc>
          <w:tcPr>
            <w:tcW w:w="845" w:type="dxa"/>
            <w:vAlign w:val="center"/>
          </w:tcPr>
          <w:p w14:paraId="0B4E21FC" w14:textId="77777777" w:rsidR="00791663" w:rsidRPr="009C54AE" w:rsidRDefault="00791663" w:rsidP="00791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F7A737F" w14:textId="77777777" w:rsidR="00791663" w:rsidRPr="009C54AE" w:rsidRDefault="00791663" w:rsidP="00791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zasadami pracy naukowej</w:t>
            </w:r>
          </w:p>
        </w:tc>
      </w:tr>
      <w:tr w:rsidR="00791663" w:rsidRPr="009C54AE" w14:paraId="2D558E04" w14:textId="77777777" w:rsidTr="00791663">
        <w:tc>
          <w:tcPr>
            <w:tcW w:w="845" w:type="dxa"/>
            <w:vAlign w:val="center"/>
          </w:tcPr>
          <w:p w14:paraId="4F2F2E59" w14:textId="77777777" w:rsidR="00791663" w:rsidRPr="009C54AE" w:rsidRDefault="00791663" w:rsidP="0079166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011FE4C" w14:textId="77777777" w:rsidR="00791663" w:rsidRPr="009C54AE" w:rsidRDefault="00791663" w:rsidP="00791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rozwijania warsztatu naukowo-badawczego</w:t>
            </w:r>
          </w:p>
        </w:tc>
      </w:tr>
      <w:tr w:rsidR="00791663" w:rsidRPr="009C54AE" w14:paraId="145BD170" w14:textId="77777777" w:rsidTr="00791663">
        <w:tc>
          <w:tcPr>
            <w:tcW w:w="845" w:type="dxa"/>
            <w:vAlign w:val="center"/>
          </w:tcPr>
          <w:p w14:paraId="4635F237" w14:textId="77777777" w:rsidR="00791663" w:rsidRDefault="00791663" w:rsidP="0079166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E99FBC1" w14:textId="77777777" w:rsidR="00791663" w:rsidRPr="009C54AE" w:rsidRDefault="00791663" w:rsidP="00791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Nabycie umiejętności samodzielnego przygotowania pracy dyplomowej </w:t>
            </w:r>
          </w:p>
        </w:tc>
      </w:tr>
    </w:tbl>
    <w:p w14:paraId="217E83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D8BF44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D27244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90C63DE" w14:textId="77777777" w:rsidTr="004850B0">
        <w:tc>
          <w:tcPr>
            <w:tcW w:w="1681" w:type="dxa"/>
            <w:vAlign w:val="center"/>
          </w:tcPr>
          <w:p w14:paraId="71A6B0F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2E1093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2C6AD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91663" w:rsidRPr="009C54AE" w14:paraId="0A564FFF" w14:textId="77777777" w:rsidTr="004850B0">
        <w:tc>
          <w:tcPr>
            <w:tcW w:w="1681" w:type="dxa"/>
          </w:tcPr>
          <w:p w14:paraId="6B6035B4" w14:textId="77777777" w:rsidR="00791663" w:rsidRPr="009C54AE" w:rsidRDefault="00791663" w:rsidP="007916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4F9368B" w14:textId="77777777" w:rsidR="00791663" w:rsidRPr="009C54AE" w:rsidRDefault="00791663" w:rsidP="007916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zasady projektowania i prowadzenia badań z zakresu nauk społecznych z zastosowaniem różnych metod i narzędzi pozyskiwania, analizy i prezentacji danych</w:t>
            </w:r>
          </w:p>
        </w:tc>
        <w:tc>
          <w:tcPr>
            <w:tcW w:w="1865" w:type="dxa"/>
          </w:tcPr>
          <w:p w14:paraId="47AE71F3" w14:textId="77777777" w:rsidR="00791663" w:rsidRPr="009C54AE" w:rsidRDefault="00791663" w:rsidP="007916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791663" w:rsidRPr="009C54AE" w14:paraId="6AC2FBA7" w14:textId="77777777" w:rsidTr="004850B0">
        <w:tc>
          <w:tcPr>
            <w:tcW w:w="1681" w:type="dxa"/>
          </w:tcPr>
          <w:p w14:paraId="2C479F83" w14:textId="77777777" w:rsidR="00791663" w:rsidRPr="009C54AE" w:rsidRDefault="00791663" w:rsidP="007916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2BF2F11" w14:textId="77777777" w:rsidR="00791663" w:rsidRPr="009C54AE" w:rsidRDefault="00791663" w:rsidP="007916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zasady prawa autorskiego</w:t>
            </w:r>
          </w:p>
        </w:tc>
        <w:tc>
          <w:tcPr>
            <w:tcW w:w="1865" w:type="dxa"/>
          </w:tcPr>
          <w:p w14:paraId="0B7D8E26" w14:textId="3FD8B080" w:rsidR="00791663" w:rsidRPr="009C54AE" w:rsidRDefault="00791663" w:rsidP="007916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D8501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791663" w:rsidRPr="009C54AE" w14:paraId="2AC1A153" w14:textId="77777777" w:rsidTr="004850B0">
        <w:tc>
          <w:tcPr>
            <w:tcW w:w="1681" w:type="dxa"/>
          </w:tcPr>
          <w:p w14:paraId="553D2A2E" w14:textId="77777777" w:rsidR="00791663" w:rsidRPr="009C54AE" w:rsidRDefault="00791663" w:rsidP="007916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68811DC" w14:textId="77777777" w:rsidR="00791663" w:rsidRPr="009C54AE" w:rsidRDefault="00791663" w:rsidP="007916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Analizuje, wyjaśnia, prognozuje zjawiska i procesy społeczne z zakresu pracy socjalnej i pomocy społecznej</w:t>
            </w:r>
            <w:r w:rsidR="000E1FAD">
              <w:rPr>
                <w:rFonts w:ascii="Corbel" w:hAnsi="Corbel"/>
                <w:b w:val="0"/>
                <w:smallCaps w:val="0"/>
                <w:szCs w:val="24"/>
              </w:rPr>
              <w:t xml:space="preserve"> wykorzystując przy tym metody i narzędzia stosowane w obszarze pracy socjalnej </w:t>
            </w:r>
          </w:p>
        </w:tc>
        <w:tc>
          <w:tcPr>
            <w:tcW w:w="1865" w:type="dxa"/>
          </w:tcPr>
          <w:p w14:paraId="4D21F505" w14:textId="77777777" w:rsidR="00791663" w:rsidRPr="009C54AE" w:rsidRDefault="00791663" w:rsidP="000E1F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1FA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791663" w:rsidRPr="009C54AE" w14:paraId="248809B2" w14:textId="77777777" w:rsidTr="004850B0">
        <w:tc>
          <w:tcPr>
            <w:tcW w:w="1681" w:type="dxa"/>
          </w:tcPr>
          <w:p w14:paraId="6156C531" w14:textId="77777777" w:rsidR="00791663" w:rsidRPr="009C54AE" w:rsidRDefault="00791663" w:rsidP="007916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58D7D30C" w14:textId="77777777" w:rsidR="00791663" w:rsidRDefault="00791663" w:rsidP="007916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przygotowuje pisemną pracę dyplomową w zakresie pracy socjalnej z oparciu o literaturę przedmiotu i źródła danych</w:t>
            </w:r>
          </w:p>
        </w:tc>
        <w:tc>
          <w:tcPr>
            <w:tcW w:w="1865" w:type="dxa"/>
          </w:tcPr>
          <w:p w14:paraId="6AC862ED" w14:textId="77777777" w:rsidR="00791663" w:rsidRDefault="00791663" w:rsidP="006C75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 w:rsidR="006C75E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791663" w:rsidRPr="009C54AE" w14:paraId="40FEAC16" w14:textId="77777777" w:rsidTr="004850B0">
        <w:tc>
          <w:tcPr>
            <w:tcW w:w="1681" w:type="dxa"/>
          </w:tcPr>
          <w:p w14:paraId="11E8C536" w14:textId="77777777" w:rsidR="00791663" w:rsidRPr="009C54AE" w:rsidRDefault="00791663" w:rsidP="007916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29E27066" w14:textId="77777777" w:rsidR="00791663" w:rsidRDefault="00791663" w:rsidP="006C75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Sumiennie realizuje założony proje</w:t>
            </w:r>
            <w:r w:rsidR="00E42556">
              <w:rPr>
                <w:rFonts w:ascii="Corbel" w:hAnsi="Corbel"/>
                <w:b w:val="0"/>
                <w:smallCaps w:val="0"/>
                <w:szCs w:val="24"/>
              </w:rPr>
              <w:t>kt pracy dyplomowej</w:t>
            </w:r>
            <w:r w:rsidR="006C75E5">
              <w:rPr>
                <w:rFonts w:ascii="Corbel" w:hAnsi="Corbel"/>
                <w:b w:val="0"/>
                <w:smallCaps w:val="0"/>
                <w:szCs w:val="24"/>
              </w:rPr>
              <w:t xml:space="preserve"> (na rzecz i</w:t>
            </w:r>
            <w:r w:rsidR="002C69DF">
              <w:rPr>
                <w:rFonts w:ascii="Corbel" w:hAnsi="Corbel"/>
                <w:b w:val="0"/>
                <w:smallCaps w:val="0"/>
                <w:szCs w:val="24"/>
              </w:rPr>
              <w:t xml:space="preserve">nteresu publicznego) </w:t>
            </w:r>
            <w:r w:rsidR="00E42556">
              <w:rPr>
                <w:rFonts w:ascii="Corbel" w:hAnsi="Corbel"/>
                <w:b w:val="0"/>
                <w:smallCaps w:val="0"/>
                <w:szCs w:val="24"/>
              </w:rPr>
              <w:t>i bierze za niego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odpowiedzialność</w:t>
            </w:r>
          </w:p>
        </w:tc>
        <w:tc>
          <w:tcPr>
            <w:tcW w:w="1865" w:type="dxa"/>
          </w:tcPr>
          <w:p w14:paraId="6EFED357" w14:textId="77777777" w:rsidR="00791663" w:rsidRDefault="00791663" w:rsidP="006C75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6C75E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791663" w:rsidRPr="009C54AE" w14:paraId="7130F072" w14:textId="77777777" w:rsidTr="004850B0">
        <w:tc>
          <w:tcPr>
            <w:tcW w:w="1681" w:type="dxa"/>
          </w:tcPr>
          <w:p w14:paraId="051CAF06" w14:textId="77777777" w:rsidR="00791663" w:rsidRDefault="00791663" w:rsidP="007916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873234A" w14:textId="77777777" w:rsidR="00791663" w:rsidRDefault="00791663" w:rsidP="007916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i wyjaśnia różnorodne zjawiska i procesy społeczne z uwzględnieniem różnych koncepcji teoretycznych</w:t>
            </w:r>
            <w:r w:rsidR="002C69DF">
              <w:rPr>
                <w:rFonts w:ascii="Corbel" w:hAnsi="Corbel"/>
                <w:b w:val="0"/>
                <w:smallCaps w:val="0"/>
                <w:szCs w:val="24"/>
              </w:rPr>
              <w:t xml:space="preserve"> w celu diagnozowania, prognozowania i </w:t>
            </w:r>
            <w:r w:rsidR="00B55E9B">
              <w:rPr>
                <w:rFonts w:ascii="Corbel" w:hAnsi="Corbel"/>
                <w:b w:val="0"/>
                <w:smallCaps w:val="0"/>
                <w:szCs w:val="24"/>
              </w:rPr>
              <w:t xml:space="preserve">formułowania programów działań </w:t>
            </w:r>
          </w:p>
        </w:tc>
        <w:tc>
          <w:tcPr>
            <w:tcW w:w="1865" w:type="dxa"/>
          </w:tcPr>
          <w:p w14:paraId="341DAADF" w14:textId="77777777" w:rsidR="00791663" w:rsidRDefault="00791663" w:rsidP="00B55E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B55E9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7D853188" w14:textId="77777777" w:rsidR="00E14157" w:rsidRPr="00E14157" w:rsidRDefault="00E14157" w:rsidP="00E14157">
      <w:pPr>
        <w:spacing w:line="240" w:lineRule="auto"/>
        <w:jc w:val="both"/>
        <w:rPr>
          <w:rFonts w:ascii="Corbel" w:hAnsi="Corbel" w:cs="Calibri"/>
          <w:color w:val="000000"/>
          <w:sz w:val="20"/>
          <w:szCs w:val="20"/>
        </w:rPr>
      </w:pPr>
    </w:p>
    <w:p w14:paraId="79CA32CD" w14:textId="7E950DB2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73B6ABD" w14:textId="77777777" w:rsidR="00187BDF" w:rsidRPr="009C54AE" w:rsidRDefault="00187BD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D0BE12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BCA5B2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66F6D1" w14:textId="77777777" w:rsidTr="00150112">
        <w:tc>
          <w:tcPr>
            <w:tcW w:w="9520" w:type="dxa"/>
          </w:tcPr>
          <w:p w14:paraId="0D18D9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90D7868" w14:textId="77777777" w:rsidTr="00150112">
        <w:tc>
          <w:tcPr>
            <w:tcW w:w="9520" w:type="dxa"/>
          </w:tcPr>
          <w:p w14:paraId="421775C2" w14:textId="77777777" w:rsidR="0085747A" w:rsidRPr="009C54AE" w:rsidRDefault="00671DB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43E5326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B078F8" w14:textId="77777777" w:rsidR="0085747A" w:rsidRPr="00B55E9B" w:rsidRDefault="0085747A" w:rsidP="00B55E9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10DBB6" w14:textId="77777777" w:rsidTr="00150112">
        <w:tc>
          <w:tcPr>
            <w:tcW w:w="9520" w:type="dxa"/>
          </w:tcPr>
          <w:p w14:paraId="3F1D960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91663" w:rsidRPr="009C54AE" w14:paraId="69043F66" w14:textId="77777777" w:rsidTr="00150112">
        <w:tc>
          <w:tcPr>
            <w:tcW w:w="9520" w:type="dxa"/>
          </w:tcPr>
          <w:p w14:paraId="3AC9C12A" w14:textId="77777777" w:rsidR="00791663" w:rsidRPr="00747B67" w:rsidRDefault="00791663" w:rsidP="007916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7B67">
              <w:rPr>
                <w:rFonts w:ascii="Corbel" w:hAnsi="Corbel" w:cs="Arial"/>
                <w:sz w:val="24"/>
                <w:szCs w:val="24"/>
              </w:rPr>
              <w:t>Samodzielność autorstwa pracy dyplomowej a problem plagiatu</w:t>
            </w:r>
          </w:p>
        </w:tc>
      </w:tr>
      <w:tr w:rsidR="00791663" w:rsidRPr="009C54AE" w14:paraId="3AB90371" w14:textId="77777777" w:rsidTr="004658AC">
        <w:tc>
          <w:tcPr>
            <w:tcW w:w="9520" w:type="dxa"/>
          </w:tcPr>
          <w:p w14:paraId="63010F68" w14:textId="77777777" w:rsidR="00791663" w:rsidRPr="00747B67" w:rsidRDefault="00791663" w:rsidP="007916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7B67">
              <w:rPr>
                <w:rFonts w:ascii="Corbel" w:hAnsi="Corbel" w:cs="Arial"/>
                <w:sz w:val="24"/>
                <w:szCs w:val="24"/>
              </w:rPr>
              <w:t>Wymogi formalne przygotowywanych prac dyplomowych</w:t>
            </w:r>
          </w:p>
        </w:tc>
      </w:tr>
      <w:tr w:rsidR="00791663" w:rsidRPr="009C54AE" w14:paraId="4C680AD3" w14:textId="77777777" w:rsidTr="00150112">
        <w:tc>
          <w:tcPr>
            <w:tcW w:w="9520" w:type="dxa"/>
          </w:tcPr>
          <w:p w14:paraId="66C5C6C9" w14:textId="77777777" w:rsidR="00791663" w:rsidRPr="00747B67" w:rsidRDefault="00791663" w:rsidP="007916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7B67">
              <w:rPr>
                <w:rFonts w:ascii="Corbel" w:hAnsi="Corbel" w:cs="Arial"/>
                <w:sz w:val="24"/>
                <w:szCs w:val="24"/>
              </w:rPr>
              <w:t>Zasady cytacji, narracji i odwołania do literatury i materiałów źródłowych</w:t>
            </w:r>
          </w:p>
        </w:tc>
      </w:tr>
      <w:tr w:rsidR="00791663" w:rsidRPr="009C54AE" w14:paraId="5703C720" w14:textId="77777777" w:rsidTr="00150112">
        <w:tc>
          <w:tcPr>
            <w:tcW w:w="9520" w:type="dxa"/>
          </w:tcPr>
          <w:p w14:paraId="4E741984" w14:textId="77777777" w:rsidR="00791663" w:rsidRPr="00747B67" w:rsidRDefault="00791663" w:rsidP="0079166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47B67">
              <w:rPr>
                <w:rFonts w:ascii="Corbel" w:hAnsi="Corbel" w:cs="Arial"/>
                <w:sz w:val="24"/>
                <w:szCs w:val="24"/>
              </w:rPr>
              <w:t>Technika sporządzania przypisów i noty bibliograficznej</w:t>
            </w:r>
          </w:p>
        </w:tc>
      </w:tr>
      <w:tr w:rsidR="00791663" w:rsidRPr="009C54AE" w14:paraId="261E1D6D" w14:textId="77777777" w:rsidTr="00150112">
        <w:tc>
          <w:tcPr>
            <w:tcW w:w="9520" w:type="dxa"/>
          </w:tcPr>
          <w:p w14:paraId="46FAFF3A" w14:textId="77777777" w:rsidR="00791663" w:rsidRPr="00747B67" w:rsidRDefault="00791663" w:rsidP="0079166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47B67">
              <w:rPr>
                <w:rFonts w:ascii="Corbel" w:hAnsi="Corbel" w:cs="Arial"/>
                <w:sz w:val="24"/>
                <w:szCs w:val="24"/>
              </w:rPr>
              <w:t>Konceptualizacja problemu badawczego i formułowanie problemów pracy dyplomowej. Struktura pracy dyplomowej</w:t>
            </w:r>
          </w:p>
        </w:tc>
      </w:tr>
      <w:tr w:rsidR="00791663" w:rsidRPr="009C54AE" w14:paraId="14BF9DDF" w14:textId="77777777" w:rsidTr="00150112">
        <w:tc>
          <w:tcPr>
            <w:tcW w:w="9520" w:type="dxa"/>
          </w:tcPr>
          <w:p w14:paraId="6C5BB1C4" w14:textId="77777777" w:rsidR="00791663" w:rsidRPr="00747B67" w:rsidRDefault="00791663" w:rsidP="0079166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47B67">
              <w:rPr>
                <w:rFonts w:ascii="Corbel" w:hAnsi="Corbel" w:cs="Arial"/>
                <w:sz w:val="24"/>
                <w:szCs w:val="24"/>
              </w:rPr>
              <w:t>Zasady doboru i gromadzenia literatury przedmiotu, danych i materiałów źródłowych</w:t>
            </w:r>
          </w:p>
        </w:tc>
      </w:tr>
      <w:tr w:rsidR="00791663" w:rsidRPr="009C54AE" w14:paraId="3ADA539D" w14:textId="77777777" w:rsidTr="00150112">
        <w:tc>
          <w:tcPr>
            <w:tcW w:w="9520" w:type="dxa"/>
          </w:tcPr>
          <w:p w14:paraId="16183C9F" w14:textId="77777777" w:rsidR="00791663" w:rsidRPr="00747B67" w:rsidRDefault="00791663" w:rsidP="0079166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47B67">
              <w:rPr>
                <w:rFonts w:ascii="Corbel" w:hAnsi="Corbel" w:cs="Arial"/>
                <w:sz w:val="24"/>
                <w:szCs w:val="24"/>
              </w:rPr>
              <w:lastRenderedPageBreak/>
              <w:t>Analiza i synteza treści literatury przedmiotu</w:t>
            </w:r>
          </w:p>
        </w:tc>
      </w:tr>
      <w:tr w:rsidR="00791663" w:rsidRPr="009C54AE" w14:paraId="2D970239" w14:textId="77777777" w:rsidTr="00150112">
        <w:tc>
          <w:tcPr>
            <w:tcW w:w="9520" w:type="dxa"/>
          </w:tcPr>
          <w:p w14:paraId="64C67C2F" w14:textId="77777777" w:rsidR="00791663" w:rsidRPr="00747B67" w:rsidRDefault="00791663" w:rsidP="0079166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47B67">
              <w:rPr>
                <w:rFonts w:ascii="Corbel" w:hAnsi="Corbel" w:cs="Arial"/>
                <w:sz w:val="24"/>
                <w:szCs w:val="24"/>
              </w:rPr>
              <w:t>Podstawowe metody i techniki badań w naukach społecznych</w:t>
            </w:r>
          </w:p>
        </w:tc>
      </w:tr>
      <w:tr w:rsidR="00791663" w:rsidRPr="009C54AE" w14:paraId="63540357" w14:textId="77777777" w:rsidTr="00150112">
        <w:tc>
          <w:tcPr>
            <w:tcW w:w="9520" w:type="dxa"/>
          </w:tcPr>
          <w:p w14:paraId="153D14CF" w14:textId="77777777" w:rsidR="00791663" w:rsidRPr="00747B67" w:rsidRDefault="00791663" w:rsidP="0079166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47B67">
              <w:rPr>
                <w:rFonts w:ascii="Corbel" w:hAnsi="Corbel" w:cs="Arial"/>
                <w:sz w:val="24"/>
                <w:szCs w:val="24"/>
              </w:rPr>
              <w:t>Techniki analizy danych źródłowych</w:t>
            </w:r>
          </w:p>
        </w:tc>
      </w:tr>
      <w:tr w:rsidR="00791663" w:rsidRPr="009C54AE" w14:paraId="10DF79FA" w14:textId="77777777" w:rsidTr="00150112">
        <w:tc>
          <w:tcPr>
            <w:tcW w:w="9520" w:type="dxa"/>
          </w:tcPr>
          <w:p w14:paraId="29111F03" w14:textId="77777777" w:rsidR="00791663" w:rsidRPr="00747B67" w:rsidRDefault="00791663" w:rsidP="0079166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47B67">
              <w:rPr>
                <w:rFonts w:ascii="Corbel" w:hAnsi="Corbel" w:cs="Arial"/>
                <w:sz w:val="24"/>
                <w:szCs w:val="24"/>
              </w:rPr>
              <w:t>Opracowanie i prezentacja graficzna danych empirycznych</w:t>
            </w:r>
          </w:p>
        </w:tc>
      </w:tr>
      <w:tr w:rsidR="00791663" w:rsidRPr="009C54AE" w14:paraId="749A12C6" w14:textId="77777777" w:rsidTr="00150112">
        <w:tc>
          <w:tcPr>
            <w:tcW w:w="9520" w:type="dxa"/>
          </w:tcPr>
          <w:p w14:paraId="68573506" w14:textId="77777777" w:rsidR="00791663" w:rsidRPr="00747B67" w:rsidRDefault="00791663" w:rsidP="0079166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47B67">
              <w:rPr>
                <w:rFonts w:ascii="Corbel" w:hAnsi="Corbel" w:cs="Arial"/>
                <w:sz w:val="24"/>
                <w:szCs w:val="24"/>
              </w:rPr>
              <w:t>Rodzaje i metody analizy danych empirycznych</w:t>
            </w:r>
          </w:p>
        </w:tc>
      </w:tr>
      <w:tr w:rsidR="00791663" w:rsidRPr="009C54AE" w14:paraId="086B12F7" w14:textId="77777777" w:rsidTr="00150112">
        <w:tc>
          <w:tcPr>
            <w:tcW w:w="9520" w:type="dxa"/>
          </w:tcPr>
          <w:p w14:paraId="55CF2FD6" w14:textId="77777777" w:rsidR="00791663" w:rsidRPr="00747B67" w:rsidRDefault="00791663" w:rsidP="00791663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47B67">
              <w:rPr>
                <w:rFonts w:ascii="Corbel" w:hAnsi="Corbel" w:cs="Arial"/>
                <w:sz w:val="24"/>
                <w:szCs w:val="24"/>
              </w:rPr>
              <w:t>Wnioskowanie i uogólnienia na podstawie danych empirycznych (własnych i zastanych)</w:t>
            </w:r>
          </w:p>
        </w:tc>
      </w:tr>
    </w:tbl>
    <w:p w14:paraId="0EC348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C5F31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90CD3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20EDB6" w14:textId="77777777" w:rsidR="00791663" w:rsidRPr="00747B67" w:rsidRDefault="00C578B5" w:rsidP="0079166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konwersatoryjny, prezentacja multimedialna, a</w:t>
      </w:r>
      <w:r w:rsidR="00791663">
        <w:rPr>
          <w:rFonts w:ascii="Corbel" w:hAnsi="Corbel"/>
          <w:b w:val="0"/>
          <w:smallCaps w:val="0"/>
          <w:szCs w:val="24"/>
        </w:rPr>
        <w:t xml:space="preserve">naliza tekstów z dyskusją, </w:t>
      </w:r>
      <w:r>
        <w:rPr>
          <w:rFonts w:ascii="Corbel" w:hAnsi="Corbel"/>
          <w:b w:val="0"/>
          <w:smallCaps w:val="0"/>
          <w:szCs w:val="24"/>
        </w:rPr>
        <w:t xml:space="preserve">dyskusje problemowe, </w:t>
      </w:r>
      <w:r w:rsidR="00791663">
        <w:rPr>
          <w:rFonts w:ascii="Corbel" w:hAnsi="Corbel"/>
          <w:b w:val="0"/>
          <w:smallCaps w:val="0"/>
          <w:szCs w:val="24"/>
        </w:rPr>
        <w:t>konsultacje indywidualne.</w:t>
      </w:r>
    </w:p>
    <w:p w14:paraId="064C2780" w14:textId="77777777" w:rsidR="00AD1D2E" w:rsidRDefault="00AD1D2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32941EC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76EC5B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A3C12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8355C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95BE241" w14:textId="77777777" w:rsidTr="00112634">
        <w:tc>
          <w:tcPr>
            <w:tcW w:w="1962" w:type="dxa"/>
            <w:vAlign w:val="center"/>
          </w:tcPr>
          <w:p w14:paraId="3236969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3B0E04" w14:textId="77777777" w:rsidR="0085747A" w:rsidRPr="00B55E9B" w:rsidRDefault="00F974DA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E9B">
              <w:rPr>
                <w:rFonts w:ascii="Corbel" w:hAnsi="Corbel"/>
                <w:sz w:val="24"/>
                <w:szCs w:val="24"/>
              </w:rPr>
              <w:t>Metody oceny efektów uczenia się</w:t>
            </w:r>
          </w:p>
          <w:p w14:paraId="3B95AB63" w14:textId="77777777" w:rsidR="0085747A" w:rsidRPr="00B55E9B" w:rsidRDefault="009F4610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E9B">
              <w:rPr>
                <w:rFonts w:ascii="Corbel" w:hAnsi="Corbel"/>
                <w:sz w:val="24"/>
                <w:szCs w:val="24"/>
              </w:rPr>
              <w:t>(</w:t>
            </w:r>
            <w:r w:rsidR="0085747A" w:rsidRPr="00B55E9B">
              <w:rPr>
                <w:rFonts w:ascii="Corbel" w:hAnsi="Corbel"/>
                <w:sz w:val="24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7DCB939" w14:textId="77777777" w:rsidR="00923D7D" w:rsidRPr="00B55E9B" w:rsidRDefault="0085747A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E9B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69BAABC0" w14:textId="77777777" w:rsidR="0085747A" w:rsidRPr="00B55E9B" w:rsidRDefault="0085747A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E9B"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 w:rsidRPr="00B55E9B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 w:rsidRPr="00B55E9B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493977" w:rsidRPr="009C54AE" w14:paraId="775A1C9D" w14:textId="77777777" w:rsidTr="00112634">
        <w:tc>
          <w:tcPr>
            <w:tcW w:w="1962" w:type="dxa"/>
          </w:tcPr>
          <w:p w14:paraId="1503BAF9" w14:textId="77777777" w:rsidR="00493977" w:rsidRPr="009C54AE" w:rsidRDefault="00493977" w:rsidP="004939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B289063" w14:textId="77777777" w:rsidR="00493977" w:rsidRPr="009020E7" w:rsidRDefault="00E42556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60B8">
              <w:rPr>
                <w:rFonts w:ascii="Corbel" w:hAnsi="Corbel"/>
                <w:sz w:val="24"/>
                <w:szCs w:val="24"/>
              </w:rPr>
              <w:t>udział w dyskusji, indywidualne konsultacje</w:t>
            </w:r>
          </w:p>
        </w:tc>
        <w:tc>
          <w:tcPr>
            <w:tcW w:w="2117" w:type="dxa"/>
          </w:tcPr>
          <w:p w14:paraId="6E380D10" w14:textId="77777777" w:rsidR="00493977" w:rsidRPr="009020E7" w:rsidRDefault="00B55E9B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Seminarium </w:t>
            </w:r>
          </w:p>
        </w:tc>
      </w:tr>
      <w:tr w:rsidR="00B55E9B" w:rsidRPr="009C54AE" w14:paraId="335A0B40" w14:textId="77777777" w:rsidTr="00112634">
        <w:tc>
          <w:tcPr>
            <w:tcW w:w="1962" w:type="dxa"/>
          </w:tcPr>
          <w:p w14:paraId="5708B256" w14:textId="77777777" w:rsidR="00B55E9B" w:rsidRPr="009C54AE" w:rsidRDefault="00B55E9B" w:rsidP="00E425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03AE7E76" w14:textId="77777777" w:rsidR="00B55E9B" w:rsidRPr="004960B8" w:rsidRDefault="00B55E9B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60B8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sz w:val="24"/>
                <w:szCs w:val="24"/>
              </w:rPr>
              <w:t xml:space="preserve">udział w dyskusji </w:t>
            </w:r>
          </w:p>
        </w:tc>
        <w:tc>
          <w:tcPr>
            <w:tcW w:w="2117" w:type="dxa"/>
          </w:tcPr>
          <w:p w14:paraId="583639F3" w14:textId="77777777" w:rsidR="00B55E9B" w:rsidRPr="00B55E9B" w:rsidRDefault="00B55E9B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7D55">
              <w:rPr>
                <w:rFonts w:ascii="Corbel" w:hAnsi="Corbel"/>
                <w:sz w:val="24"/>
                <w:szCs w:val="24"/>
              </w:rPr>
              <w:t xml:space="preserve">Seminarium </w:t>
            </w:r>
          </w:p>
        </w:tc>
      </w:tr>
      <w:tr w:rsidR="00B55E9B" w:rsidRPr="009C54AE" w14:paraId="06CF597E" w14:textId="77777777" w:rsidTr="00112634">
        <w:tc>
          <w:tcPr>
            <w:tcW w:w="1962" w:type="dxa"/>
          </w:tcPr>
          <w:p w14:paraId="206E6647" w14:textId="77777777" w:rsidR="00B55E9B" w:rsidRPr="009C54AE" w:rsidRDefault="00B55E9B" w:rsidP="00E425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65664F8" w14:textId="77777777" w:rsidR="00B55E9B" w:rsidRPr="004960B8" w:rsidRDefault="00B55E9B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60B8">
              <w:rPr>
                <w:rFonts w:ascii="Corbel" w:hAnsi="Corbel"/>
                <w:sz w:val="24"/>
                <w:szCs w:val="24"/>
              </w:rPr>
              <w:t>udział w dyskusji, indywidualne konsultacje</w:t>
            </w:r>
          </w:p>
        </w:tc>
        <w:tc>
          <w:tcPr>
            <w:tcW w:w="2117" w:type="dxa"/>
          </w:tcPr>
          <w:p w14:paraId="7B6C5A41" w14:textId="77777777" w:rsidR="00B55E9B" w:rsidRPr="00B55E9B" w:rsidRDefault="00B55E9B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7D55">
              <w:rPr>
                <w:rFonts w:ascii="Corbel" w:hAnsi="Corbel"/>
                <w:sz w:val="24"/>
                <w:szCs w:val="24"/>
              </w:rPr>
              <w:t xml:space="preserve">Seminarium </w:t>
            </w:r>
          </w:p>
        </w:tc>
      </w:tr>
      <w:tr w:rsidR="00B55E9B" w:rsidRPr="009C54AE" w14:paraId="6C5D4BA4" w14:textId="77777777" w:rsidTr="00112634">
        <w:tc>
          <w:tcPr>
            <w:tcW w:w="1962" w:type="dxa"/>
          </w:tcPr>
          <w:p w14:paraId="5BA8DD36" w14:textId="77777777" w:rsidR="00B55E9B" w:rsidRPr="009C54AE" w:rsidRDefault="00B55E9B" w:rsidP="00E425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783B416C" w14:textId="77777777" w:rsidR="00B55E9B" w:rsidRPr="004960B8" w:rsidRDefault="00B55E9B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60B8">
              <w:rPr>
                <w:rFonts w:ascii="Corbel" w:hAnsi="Corbel"/>
                <w:sz w:val="24"/>
                <w:szCs w:val="24"/>
              </w:rPr>
              <w:t>indywidualne konsultacje</w:t>
            </w:r>
          </w:p>
        </w:tc>
        <w:tc>
          <w:tcPr>
            <w:tcW w:w="2117" w:type="dxa"/>
          </w:tcPr>
          <w:p w14:paraId="1449C027" w14:textId="77777777" w:rsidR="00B55E9B" w:rsidRPr="00B55E9B" w:rsidRDefault="00B55E9B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7D55">
              <w:rPr>
                <w:rFonts w:ascii="Corbel" w:hAnsi="Corbel"/>
                <w:sz w:val="24"/>
                <w:szCs w:val="24"/>
              </w:rPr>
              <w:t xml:space="preserve">Seminarium </w:t>
            </w:r>
          </w:p>
        </w:tc>
      </w:tr>
      <w:tr w:rsidR="00B55E9B" w:rsidRPr="009C54AE" w14:paraId="3D9B4756" w14:textId="77777777" w:rsidTr="00112634">
        <w:tc>
          <w:tcPr>
            <w:tcW w:w="1962" w:type="dxa"/>
          </w:tcPr>
          <w:p w14:paraId="522BCA9D" w14:textId="77777777" w:rsidR="00B55E9B" w:rsidRPr="009C54AE" w:rsidRDefault="00B55E9B" w:rsidP="00E425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7508C292" w14:textId="77777777" w:rsidR="00B55E9B" w:rsidRPr="004960B8" w:rsidRDefault="00B55E9B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60B8">
              <w:rPr>
                <w:rFonts w:ascii="Corbel" w:hAnsi="Corbel"/>
                <w:sz w:val="24"/>
                <w:szCs w:val="24"/>
              </w:rPr>
              <w:t>indywidualne konsultacje</w:t>
            </w:r>
          </w:p>
        </w:tc>
        <w:tc>
          <w:tcPr>
            <w:tcW w:w="2117" w:type="dxa"/>
          </w:tcPr>
          <w:p w14:paraId="6C1D5D90" w14:textId="77777777" w:rsidR="00B55E9B" w:rsidRPr="00B55E9B" w:rsidRDefault="00B55E9B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7D55">
              <w:rPr>
                <w:rFonts w:ascii="Corbel" w:hAnsi="Corbel"/>
                <w:sz w:val="24"/>
                <w:szCs w:val="24"/>
              </w:rPr>
              <w:t xml:space="preserve">Seminarium </w:t>
            </w:r>
          </w:p>
        </w:tc>
      </w:tr>
      <w:tr w:rsidR="00B55E9B" w:rsidRPr="009C54AE" w14:paraId="1A9F0E72" w14:textId="77777777" w:rsidTr="00112634">
        <w:tc>
          <w:tcPr>
            <w:tcW w:w="1962" w:type="dxa"/>
          </w:tcPr>
          <w:p w14:paraId="090C88FC" w14:textId="77777777" w:rsidR="00B55E9B" w:rsidRDefault="00B55E9B" w:rsidP="00E425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40EFDDC0" w14:textId="77777777" w:rsidR="00B55E9B" w:rsidRPr="004960B8" w:rsidRDefault="00B55E9B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60B8">
              <w:rPr>
                <w:rFonts w:ascii="Corbel" w:hAnsi="Corbel"/>
                <w:sz w:val="24"/>
                <w:szCs w:val="24"/>
              </w:rPr>
              <w:t>udział w dyskusji, indywidualne konsultacje</w:t>
            </w:r>
          </w:p>
        </w:tc>
        <w:tc>
          <w:tcPr>
            <w:tcW w:w="2117" w:type="dxa"/>
          </w:tcPr>
          <w:p w14:paraId="4D1ADD0D" w14:textId="77777777" w:rsidR="00B55E9B" w:rsidRPr="00B55E9B" w:rsidRDefault="00B55E9B" w:rsidP="00B55E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7D55">
              <w:rPr>
                <w:rFonts w:ascii="Corbel" w:hAnsi="Corbel"/>
                <w:sz w:val="24"/>
                <w:szCs w:val="24"/>
              </w:rPr>
              <w:t xml:space="preserve">Seminarium </w:t>
            </w:r>
          </w:p>
        </w:tc>
      </w:tr>
    </w:tbl>
    <w:p w14:paraId="62F9F34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F67F5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07F642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93977" w:rsidRPr="009C54AE" w14:paraId="4DFDD4A2" w14:textId="77777777" w:rsidTr="00493977">
        <w:tc>
          <w:tcPr>
            <w:tcW w:w="9520" w:type="dxa"/>
          </w:tcPr>
          <w:p w14:paraId="6231ED34" w14:textId="77777777" w:rsidR="00E42556" w:rsidRDefault="00E42556" w:rsidP="00E425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w semestrze V (zimowym) – jest samodzielne opracowanie i przedstawienie przez studenta projektu pracy dyplomowej, w tym tematu i planu pracy oraz głównej koncepcji pracy.</w:t>
            </w:r>
          </w:p>
          <w:p w14:paraId="3065D735" w14:textId="77777777" w:rsidR="00493977" w:rsidRPr="00FA050C" w:rsidRDefault="00E42556" w:rsidP="00EC1B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w semestrze VI – jest samodzielne napisanie przez studenta pracy dyplomowej i złożenie jej do oceny merytorycznej promotora. Przed uzyskaniem zaliczenia z przedmiotu, praca musi być zatwierdzona przez promotora.</w:t>
            </w:r>
          </w:p>
        </w:tc>
      </w:tr>
    </w:tbl>
    <w:p w14:paraId="7D387AD2" w14:textId="77777777" w:rsidR="00EC1B76" w:rsidRDefault="00EC1B76" w:rsidP="00EC1B76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7ACCCB50" w14:textId="6D7558BC" w:rsidR="0085747A" w:rsidRDefault="0085747A" w:rsidP="00EC1B7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CDA8030" w14:textId="77777777" w:rsidR="00540AE7" w:rsidRPr="00EC1B76" w:rsidRDefault="00540AE7" w:rsidP="00EC1B7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910C5F2" w14:textId="77777777" w:rsidTr="00F63E0E">
        <w:tc>
          <w:tcPr>
            <w:tcW w:w="4902" w:type="dxa"/>
            <w:vAlign w:val="center"/>
          </w:tcPr>
          <w:p w14:paraId="1DA0B42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92CDC6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42556" w:rsidRPr="009C54AE" w14:paraId="0B20CD6F" w14:textId="77777777" w:rsidTr="00F63E0E">
        <w:tc>
          <w:tcPr>
            <w:tcW w:w="4902" w:type="dxa"/>
          </w:tcPr>
          <w:p w14:paraId="63869CEB" w14:textId="77777777" w:rsidR="00E42556" w:rsidRPr="009C54AE" w:rsidRDefault="00E42556" w:rsidP="00E425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3E3ED291" w14:textId="77777777" w:rsidR="00E42556" w:rsidRPr="009C54AE" w:rsidRDefault="00E42556" w:rsidP="00E425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E42556" w:rsidRPr="009C54AE" w14:paraId="7AF14454" w14:textId="77777777" w:rsidTr="00F63E0E">
        <w:tc>
          <w:tcPr>
            <w:tcW w:w="4902" w:type="dxa"/>
          </w:tcPr>
          <w:p w14:paraId="0475DD1D" w14:textId="77777777" w:rsidR="00E42556" w:rsidRPr="009C54AE" w:rsidRDefault="00E42556" w:rsidP="00E425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B06772" w14:textId="77777777" w:rsidR="00E42556" w:rsidRPr="009C54AE" w:rsidRDefault="00E42556" w:rsidP="00E425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w kolokwium końcowym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27D45F2" w14:textId="77777777" w:rsidR="00E42556" w:rsidRPr="009C54AE" w:rsidRDefault="00E42556" w:rsidP="00E425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42556" w:rsidRPr="009C54AE" w14:paraId="745CE781" w14:textId="77777777" w:rsidTr="00F63E0E">
        <w:tc>
          <w:tcPr>
            <w:tcW w:w="4902" w:type="dxa"/>
          </w:tcPr>
          <w:p w14:paraId="14D74E8B" w14:textId="77777777" w:rsidR="00E42556" w:rsidRPr="009C54AE" w:rsidRDefault="00E42556" w:rsidP="00E425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 xml:space="preserve">zapoznanie się z literaturą, </w:t>
            </w:r>
            <w:r w:rsidRPr="009C54AE">
              <w:rPr>
                <w:rFonts w:ascii="Corbel" w:hAnsi="Corbel"/>
                <w:sz w:val="24"/>
                <w:szCs w:val="24"/>
              </w:rPr>
              <w:t>przygotowanie</w:t>
            </w:r>
            <w:r>
              <w:rPr>
                <w:rFonts w:ascii="Corbel" w:hAnsi="Corbel"/>
                <w:sz w:val="24"/>
                <w:szCs w:val="24"/>
              </w:rPr>
              <w:t xml:space="preserve"> i napisanie pracy dyplomowej).</w:t>
            </w:r>
          </w:p>
        </w:tc>
        <w:tc>
          <w:tcPr>
            <w:tcW w:w="4618" w:type="dxa"/>
          </w:tcPr>
          <w:p w14:paraId="22ECE012" w14:textId="77777777" w:rsidR="00E42556" w:rsidRPr="009C54AE" w:rsidRDefault="00EC1B76" w:rsidP="00E425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E42556" w:rsidRPr="009C54AE" w14:paraId="3E3F2430" w14:textId="77777777" w:rsidTr="00F63E0E">
        <w:tc>
          <w:tcPr>
            <w:tcW w:w="4902" w:type="dxa"/>
          </w:tcPr>
          <w:p w14:paraId="2B2A3F51" w14:textId="77777777" w:rsidR="00E42556" w:rsidRPr="009C54AE" w:rsidRDefault="00E42556" w:rsidP="00E425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ECBDF38" w14:textId="77777777" w:rsidR="00E42556" w:rsidRPr="009C54AE" w:rsidRDefault="00EC1B76" w:rsidP="00E425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  <w:r w:rsidR="00E4255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E42556" w:rsidRPr="009C54AE" w14:paraId="69B5FB0C" w14:textId="77777777" w:rsidTr="00F63E0E">
        <w:tc>
          <w:tcPr>
            <w:tcW w:w="4902" w:type="dxa"/>
          </w:tcPr>
          <w:p w14:paraId="175C0BCC" w14:textId="77777777" w:rsidR="00E42556" w:rsidRPr="009C54AE" w:rsidRDefault="00E42556" w:rsidP="00E4255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13D5A17" w14:textId="77777777" w:rsidR="00E42556" w:rsidRPr="005D01E8" w:rsidRDefault="00E42556" w:rsidP="00E4255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D01E8">
              <w:rPr>
                <w:rFonts w:ascii="Corbel" w:hAnsi="Corbel"/>
                <w:b/>
                <w:sz w:val="24"/>
                <w:szCs w:val="24"/>
              </w:rPr>
              <w:t>10</w:t>
            </w:r>
          </w:p>
        </w:tc>
      </w:tr>
    </w:tbl>
    <w:p w14:paraId="056CDB46" w14:textId="77777777" w:rsidR="003E1941" w:rsidRPr="00C15E86" w:rsidRDefault="00923D7D" w:rsidP="00C15E8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C24ACB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6031A0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3B3F4A5" w14:textId="77777777" w:rsidTr="0071620A">
        <w:trPr>
          <w:trHeight w:val="397"/>
        </w:trPr>
        <w:tc>
          <w:tcPr>
            <w:tcW w:w="3544" w:type="dxa"/>
          </w:tcPr>
          <w:p w14:paraId="200B9E0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8BA0738" w14:textId="77777777" w:rsidR="0085747A" w:rsidRPr="009C54AE" w:rsidRDefault="00671DB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AC6012A" w14:textId="77777777" w:rsidTr="0071620A">
        <w:trPr>
          <w:trHeight w:val="397"/>
        </w:trPr>
        <w:tc>
          <w:tcPr>
            <w:tcW w:w="3544" w:type="dxa"/>
          </w:tcPr>
          <w:p w14:paraId="79BD16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620FE3B" w14:textId="77777777" w:rsidR="0085747A" w:rsidRPr="009C54AE" w:rsidRDefault="00671DB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927790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5AFA6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F451AB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493977" w:rsidRPr="009C54AE" w14:paraId="7371109B" w14:textId="77777777" w:rsidTr="00EC1B76">
        <w:trPr>
          <w:trHeight w:val="397"/>
        </w:trPr>
        <w:tc>
          <w:tcPr>
            <w:tcW w:w="9498" w:type="dxa"/>
          </w:tcPr>
          <w:p w14:paraId="291F658E" w14:textId="30B70D8A" w:rsidR="00493977" w:rsidRDefault="00493977" w:rsidP="004939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76CC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98F3F52" w14:textId="77777777" w:rsidR="00876CC9" w:rsidRPr="00876CC9" w:rsidRDefault="00876CC9" w:rsidP="004939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72DDB5E3" w14:textId="77777777" w:rsidR="004D49BE" w:rsidRDefault="00E42556" w:rsidP="004D49BE">
            <w:pPr>
              <w:spacing w:after="0" w:line="240" w:lineRule="auto"/>
              <w:ind w:left="601" w:hanging="601"/>
              <w:jc w:val="both"/>
              <w:rPr>
                <w:rFonts w:ascii="Corbel" w:hAnsi="Corbel" w:cs="Arial"/>
                <w:sz w:val="24"/>
                <w:szCs w:val="24"/>
                <w:lang w:eastAsia="pl-PL"/>
              </w:rPr>
            </w:pPr>
            <w:proofErr w:type="spellStart"/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>Stoczewska</w:t>
            </w:r>
            <w:proofErr w:type="spellEnd"/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>,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B. (2014).</w:t>
            </w: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</w:t>
            </w:r>
            <w:r w:rsidRPr="004D49BE">
              <w:rPr>
                <w:rFonts w:ascii="Corbel" w:hAnsi="Corbel" w:cs="Arial"/>
                <w:i/>
                <w:sz w:val="24"/>
                <w:szCs w:val="24"/>
                <w:lang w:eastAsia="pl-PL"/>
              </w:rPr>
              <w:t>Jak pisać pracę licencjacką lub magistersk</w:t>
            </w:r>
            <w:r w:rsidR="00D748E7" w:rsidRPr="004D49BE">
              <w:rPr>
                <w:rFonts w:ascii="Corbel" w:hAnsi="Corbel" w:cs="Arial"/>
                <w:i/>
                <w:sz w:val="24"/>
                <w:szCs w:val="24"/>
                <w:lang w:eastAsia="pl-PL"/>
              </w:rPr>
              <w:t xml:space="preserve">ą 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>(w</w:t>
            </w: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>yd. 5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>). Kraków:</w:t>
            </w: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Akademia Frycza Modrzewskiego.</w:t>
            </w:r>
          </w:p>
          <w:p w14:paraId="4FBE2032" w14:textId="77777777" w:rsidR="004D49BE" w:rsidRDefault="00E42556" w:rsidP="004D49BE">
            <w:pPr>
              <w:spacing w:after="0" w:line="240" w:lineRule="auto"/>
              <w:ind w:left="601" w:hanging="601"/>
              <w:jc w:val="both"/>
              <w:rPr>
                <w:rFonts w:ascii="Corbel" w:hAnsi="Corbel" w:cs="Arial"/>
                <w:sz w:val="24"/>
                <w:szCs w:val="24"/>
                <w:lang w:eastAsia="pl-PL"/>
              </w:rPr>
            </w:pP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Witkowska-Paleń, 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A. (2019). </w:t>
            </w:r>
            <w:r w:rsidRPr="004D49BE">
              <w:rPr>
                <w:rFonts w:ascii="Corbel" w:hAnsi="Corbel" w:cs="Arial"/>
                <w:i/>
                <w:sz w:val="24"/>
                <w:szCs w:val="24"/>
                <w:lang w:eastAsia="pl-PL"/>
              </w:rPr>
              <w:t>Przewodnik dla piszących prace licencjackie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>.</w:t>
            </w:r>
            <w:r w:rsidR="00D748E7" w:rsidRPr="004D49BE">
              <w:rPr>
                <w:rFonts w:ascii="Corbel" w:hAnsi="Corbel" w:cs="Arial"/>
                <w:i/>
                <w:sz w:val="24"/>
                <w:szCs w:val="24"/>
                <w:lang w:eastAsia="pl-PL"/>
              </w:rPr>
              <w:t xml:space="preserve"> S</w:t>
            </w: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krypt dydaktyczny 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>(</w:t>
            </w: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>w pdf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>).</w:t>
            </w:r>
          </w:p>
          <w:p w14:paraId="4E6AD4C3" w14:textId="4BE601BE" w:rsidR="00493977" w:rsidRPr="004D49BE" w:rsidRDefault="00E42556" w:rsidP="004D49BE">
            <w:pPr>
              <w:spacing w:after="0" w:line="240" w:lineRule="auto"/>
              <w:ind w:left="601" w:hanging="601"/>
              <w:jc w:val="both"/>
              <w:rPr>
                <w:rFonts w:ascii="Corbel" w:hAnsi="Corbel" w:cs="Arial"/>
                <w:sz w:val="24"/>
                <w:szCs w:val="24"/>
                <w:lang w:eastAsia="pl-PL"/>
              </w:rPr>
            </w:pP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>Witkowska-Paleń,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A.</w:t>
            </w: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</w:t>
            </w:r>
            <w:r w:rsidRPr="004D49BE">
              <w:rPr>
                <w:rFonts w:ascii="Corbel" w:hAnsi="Corbel" w:cs="Arial"/>
                <w:i/>
                <w:sz w:val="24"/>
                <w:szCs w:val="24"/>
                <w:lang w:eastAsia="pl-PL"/>
              </w:rPr>
              <w:t xml:space="preserve">Samodzielność autorstwa pracy dyplomowej w świetle przepisów prawa </w:t>
            </w: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>(prezentacja multimedialna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>).</w:t>
            </w:r>
          </w:p>
        </w:tc>
      </w:tr>
      <w:tr w:rsidR="00493977" w:rsidRPr="009C54AE" w14:paraId="59C1AA18" w14:textId="77777777" w:rsidTr="00EC1B76">
        <w:trPr>
          <w:trHeight w:val="397"/>
        </w:trPr>
        <w:tc>
          <w:tcPr>
            <w:tcW w:w="9498" w:type="dxa"/>
          </w:tcPr>
          <w:p w14:paraId="53970D5B" w14:textId="077D24FA" w:rsidR="00493977" w:rsidRDefault="00493977" w:rsidP="004939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76CC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7004BC8" w14:textId="77777777" w:rsidR="00876CC9" w:rsidRPr="00876CC9" w:rsidRDefault="00876CC9" w:rsidP="004939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59E0A427" w14:textId="367EC77F" w:rsidR="00193ED2" w:rsidRDefault="00193ED2" w:rsidP="004D49BE">
            <w:pPr>
              <w:spacing w:after="0" w:line="240" w:lineRule="auto"/>
              <w:ind w:left="601" w:hanging="601"/>
              <w:rPr>
                <w:rFonts w:ascii="Corbel" w:hAnsi="Corbel" w:cs="Arial"/>
                <w:sz w:val="24"/>
                <w:szCs w:val="24"/>
                <w:lang w:eastAsia="pl-PL"/>
              </w:rPr>
            </w:pPr>
            <w:proofErr w:type="spellStart"/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>Babbie</w:t>
            </w:r>
            <w:proofErr w:type="spellEnd"/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, E., (2020). </w:t>
            </w:r>
            <w:r w:rsidRPr="003055BA">
              <w:rPr>
                <w:rFonts w:ascii="Corbel" w:hAnsi="Corbel" w:cs="Arial"/>
                <w:i/>
                <w:iCs/>
                <w:sz w:val="24"/>
                <w:szCs w:val="24"/>
                <w:lang w:eastAsia="pl-PL"/>
              </w:rPr>
              <w:t>Badania społeczne w praktyce.</w:t>
            </w:r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Warszawa: Wyd. Naukowe PWN.</w:t>
            </w:r>
          </w:p>
          <w:p w14:paraId="558A8467" w14:textId="3EED09D3" w:rsidR="00193ED2" w:rsidRDefault="00193ED2" w:rsidP="004D49BE">
            <w:pPr>
              <w:spacing w:after="0" w:line="240" w:lineRule="auto"/>
              <w:ind w:left="601" w:hanging="601"/>
              <w:rPr>
                <w:rFonts w:ascii="Corbel" w:hAnsi="Corbel" w:cs="Arial"/>
                <w:sz w:val="24"/>
                <w:szCs w:val="24"/>
                <w:lang w:eastAsia="pl-PL"/>
              </w:rPr>
            </w:pPr>
            <w:proofErr w:type="spellStart"/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>Flick</w:t>
            </w:r>
            <w:proofErr w:type="spellEnd"/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, U., (2020). </w:t>
            </w:r>
            <w:r w:rsidRPr="003055BA">
              <w:rPr>
                <w:rFonts w:ascii="Corbel" w:hAnsi="Corbel" w:cs="Arial"/>
                <w:i/>
                <w:iCs/>
                <w:sz w:val="24"/>
                <w:szCs w:val="24"/>
                <w:lang w:eastAsia="pl-PL"/>
              </w:rPr>
              <w:t>Projektowanie badania jakościowego</w:t>
            </w:r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>. Warszawa: Wyd. Naukowe PWN.</w:t>
            </w:r>
          </w:p>
          <w:p w14:paraId="3F262A48" w14:textId="6A678B17" w:rsidR="00193ED2" w:rsidRDefault="00193ED2" w:rsidP="004D49BE">
            <w:pPr>
              <w:spacing w:after="0" w:line="240" w:lineRule="auto"/>
              <w:ind w:left="601" w:hanging="601"/>
              <w:rPr>
                <w:rFonts w:ascii="Corbel" w:hAnsi="Corbel" w:cs="Arial"/>
                <w:sz w:val="24"/>
                <w:szCs w:val="24"/>
                <w:lang w:eastAsia="pl-PL"/>
              </w:rPr>
            </w:pPr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Nowak, S. (2020). </w:t>
            </w:r>
            <w:r w:rsidRPr="003055BA">
              <w:rPr>
                <w:rFonts w:ascii="Corbel" w:hAnsi="Corbel" w:cs="Arial"/>
                <w:i/>
                <w:iCs/>
                <w:sz w:val="24"/>
                <w:szCs w:val="24"/>
                <w:lang w:eastAsia="pl-PL"/>
              </w:rPr>
              <w:t>Metodologia badań społecznych.</w:t>
            </w:r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Warszawa: Wyd. Naukowe PWN.</w:t>
            </w:r>
          </w:p>
          <w:p w14:paraId="7B6C2CD4" w14:textId="2874B697" w:rsidR="00193ED2" w:rsidRDefault="00193ED2" w:rsidP="004D49BE">
            <w:pPr>
              <w:spacing w:after="0" w:line="240" w:lineRule="auto"/>
              <w:ind w:left="601" w:hanging="601"/>
              <w:rPr>
                <w:rFonts w:ascii="Corbel" w:hAnsi="Corbel" w:cs="Arial"/>
                <w:sz w:val="24"/>
                <w:szCs w:val="24"/>
                <w:lang w:eastAsia="pl-PL"/>
              </w:rPr>
            </w:pPr>
            <w:proofErr w:type="spellStart"/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>Silverman</w:t>
            </w:r>
            <w:proofErr w:type="spellEnd"/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, D. (2020) </w:t>
            </w:r>
            <w:r w:rsidRPr="003055BA">
              <w:rPr>
                <w:rFonts w:ascii="Corbel" w:hAnsi="Corbel" w:cs="Arial"/>
                <w:i/>
                <w:iCs/>
                <w:sz w:val="24"/>
                <w:szCs w:val="24"/>
                <w:lang w:eastAsia="pl-PL"/>
              </w:rPr>
              <w:t>Interpretacja danych jakościowych.</w:t>
            </w:r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Warszawa: Wyd. Naukowe PWN.</w:t>
            </w:r>
          </w:p>
          <w:p w14:paraId="0E2BCFEA" w14:textId="44473940" w:rsidR="004D49BE" w:rsidRDefault="00E42556" w:rsidP="004D49BE">
            <w:pPr>
              <w:spacing w:after="0" w:line="240" w:lineRule="auto"/>
              <w:ind w:left="601" w:hanging="601"/>
              <w:rPr>
                <w:rFonts w:ascii="Corbel" w:hAnsi="Corbel" w:cs="Arial"/>
                <w:sz w:val="24"/>
                <w:szCs w:val="24"/>
                <w:lang w:eastAsia="pl-PL"/>
              </w:rPr>
            </w:pP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Sydor, 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M. (2014). </w:t>
            </w:r>
            <w:r w:rsidRPr="004D49BE">
              <w:rPr>
                <w:rFonts w:ascii="Corbel" w:hAnsi="Corbel" w:cs="Arial"/>
                <w:i/>
                <w:sz w:val="24"/>
                <w:szCs w:val="24"/>
                <w:lang w:eastAsia="pl-PL"/>
              </w:rPr>
              <w:t>Wskazówki dla piszących prace dyplomowe</w:t>
            </w:r>
            <w:r w:rsidR="00D748E7" w:rsidRPr="004D49BE">
              <w:rPr>
                <w:rFonts w:ascii="Corbel" w:hAnsi="Corbel" w:cs="Arial"/>
                <w:i/>
                <w:sz w:val="24"/>
                <w:szCs w:val="24"/>
                <w:lang w:eastAsia="pl-PL"/>
              </w:rPr>
              <w:t xml:space="preserve">. 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>Poznań:</w:t>
            </w: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Uniwersytet Przyrodniczy w Poznaniu, </w:t>
            </w:r>
            <w:hyperlink r:id="rId11" w:history="1">
              <w:r w:rsidR="004D49BE" w:rsidRPr="00D37E13">
                <w:rPr>
                  <w:rStyle w:val="Hipercze"/>
                  <w:rFonts w:ascii="Corbel" w:hAnsi="Corbel" w:cs="Arial"/>
                  <w:sz w:val="24"/>
                  <w:szCs w:val="24"/>
                  <w:lang w:eastAsia="pl-PL"/>
                </w:rPr>
                <w:t>http://bg.up.poznan.pl/bg/dzialy/ibuk/download_epdf/sydor_ wskazowki_dyplomowe_2014.pdf</w:t>
              </w:r>
            </w:hyperlink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>.</w:t>
            </w:r>
          </w:p>
          <w:p w14:paraId="38313DBE" w14:textId="1B28A2EB" w:rsidR="00193ED2" w:rsidRDefault="00193ED2" w:rsidP="004D49BE">
            <w:pPr>
              <w:spacing w:after="0" w:line="240" w:lineRule="auto"/>
              <w:ind w:left="601" w:hanging="601"/>
              <w:rPr>
                <w:rFonts w:ascii="Corbel" w:hAnsi="Corbel" w:cs="Arial"/>
                <w:sz w:val="24"/>
                <w:szCs w:val="24"/>
                <w:lang w:eastAsia="pl-PL"/>
              </w:rPr>
            </w:pPr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Sztumski, J. (2020). </w:t>
            </w:r>
            <w:r w:rsidRPr="003055BA">
              <w:rPr>
                <w:rFonts w:ascii="Corbel" w:hAnsi="Corbel" w:cs="Arial"/>
                <w:i/>
                <w:iCs/>
                <w:sz w:val="24"/>
                <w:szCs w:val="24"/>
                <w:lang w:eastAsia="pl-PL"/>
              </w:rPr>
              <w:t>Wstęp do metod i technik badań społecznych.</w:t>
            </w:r>
            <w:r w:rsidRPr="00193ED2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Katowice: Wyd. Śląsk.</w:t>
            </w:r>
          </w:p>
          <w:p w14:paraId="709ECB72" w14:textId="43448F10" w:rsidR="004D49BE" w:rsidRDefault="00E42556" w:rsidP="004D49BE">
            <w:pPr>
              <w:spacing w:after="0" w:line="240" w:lineRule="auto"/>
              <w:ind w:left="601" w:hanging="601"/>
              <w:rPr>
                <w:rFonts w:ascii="Corbel" w:hAnsi="Corbel" w:cs="Arial"/>
                <w:sz w:val="24"/>
                <w:szCs w:val="24"/>
                <w:lang w:eastAsia="pl-PL"/>
              </w:rPr>
            </w:pP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>Woźnicki,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J. i in. (2005). </w:t>
            </w:r>
            <w:r w:rsidRPr="004D49BE">
              <w:rPr>
                <w:rFonts w:ascii="Corbel" w:hAnsi="Corbel" w:cs="Arial"/>
                <w:i/>
                <w:sz w:val="24"/>
                <w:szCs w:val="24"/>
                <w:lang w:eastAsia="pl-PL"/>
              </w:rPr>
              <w:t>Raport o zasadach poszanowania autorstwa w pracach dyplomowych oraz doktorskich w instytucjach akademickich i naukowych</w:t>
            </w:r>
            <w:r w:rsidR="00D748E7" w:rsidRPr="004D49BE">
              <w:rPr>
                <w:rFonts w:ascii="Corbel" w:hAnsi="Corbel" w:cs="Arial"/>
                <w:i/>
                <w:sz w:val="24"/>
                <w:szCs w:val="24"/>
                <w:lang w:eastAsia="pl-PL"/>
              </w:rPr>
              <w:t>.</w:t>
            </w: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</w:t>
            </w:r>
            <w:r w:rsidR="00D748E7"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Warszawa: </w:t>
            </w:r>
            <w:r w:rsidRP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Monografie Fundacji Rektorów Polskich, </w:t>
            </w:r>
          </w:p>
          <w:p w14:paraId="7CEAE0DE" w14:textId="4DE85E56" w:rsidR="00E42556" w:rsidRPr="004D49BE" w:rsidRDefault="00E36589" w:rsidP="004D49BE">
            <w:pPr>
              <w:spacing w:after="0" w:line="240" w:lineRule="auto"/>
              <w:ind w:left="601"/>
              <w:jc w:val="both"/>
              <w:rPr>
                <w:rFonts w:ascii="Corbel" w:hAnsi="Corbel" w:cs="Arial"/>
                <w:sz w:val="24"/>
                <w:szCs w:val="24"/>
                <w:lang w:eastAsia="pl-PL"/>
              </w:rPr>
            </w:pPr>
            <w:hyperlink r:id="rId12" w:history="1">
              <w:r w:rsidR="004D49BE" w:rsidRPr="00D37E13">
                <w:rPr>
                  <w:rStyle w:val="Hipercze"/>
                  <w:rFonts w:ascii="Corbel" w:hAnsi="Corbel" w:cs="Arial"/>
                  <w:sz w:val="24"/>
                  <w:szCs w:val="24"/>
                  <w:lang w:eastAsia="pl-PL"/>
                </w:rPr>
                <w:t>https://www.frp.org.pl/images/publikacje/publication/raport_o_zasadach_poszanowania_autorstwa.pdf</w:t>
              </w:r>
            </w:hyperlink>
            <w:r w:rsidR="004D49BE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  </w:t>
            </w:r>
          </w:p>
        </w:tc>
      </w:tr>
    </w:tbl>
    <w:p w14:paraId="2D7DC242" w14:textId="77777777" w:rsidR="00F21C0A" w:rsidRDefault="00F21C0A" w:rsidP="00AD60ED">
      <w:pPr>
        <w:pStyle w:val="Punktygwne"/>
        <w:spacing w:before="0" w:after="0"/>
        <w:ind w:left="357"/>
        <w:rPr>
          <w:rFonts w:ascii="Corbel" w:hAnsi="Corbel"/>
          <w:b w:val="0"/>
          <w:smallCaps w:val="0"/>
          <w:szCs w:val="24"/>
        </w:rPr>
      </w:pPr>
    </w:p>
    <w:p w14:paraId="4C921BF1" w14:textId="77777777" w:rsidR="00F21C0A" w:rsidRDefault="00F21C0A" w:rsidP="00AD60ED">
      <w:pPr>
        <w:pStyle w:val="Punktygwne"/>
        <w:spacing w:before="0" w:after="0"/>
        <w:ind w:left="357"/>
        <w:rPr>
          <w:rFonts w:ascii="Corbel" w:hAnsi="Corbel"/>
          <w:b w:val="0"/>
          <w:smallCaps w:val="0"/>
          <w:szCs w:val="24"/>
        </w:rPr>
      </w:pPr>
    </w:p>
    <w:p w14:paraId="1C46CEB6" w14:textId="77777777" w:rsidR="0085747A" w:rsidRPr="009C54AE" w:rsidRDefault="0085747A" w:rsidP="00E4255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40AE7">
      <w:footerReference w:type="default" r:id="rId13"/>
      <w:pgSz w:w="11906" w:h="16838"/>
      <w:pgMar w:top="426" w:right="1134" w:bottom="851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1BCD0" w14:textId="77777777" w:rsidR="00E36589" w:rsidRDefault="00E36589" w:rsidP="00C16ABF">
      <w:pPr>
        <w:spacing w:after="0" w:line="240" w:lineRule="auto"/>
      </w:pPr>
      <w:r>
        <w:separator/>
      </w:r>
    </w:p>
  </w:endnote>
  <w:endnote w:type="continuationSeparator" w:id="0">
    <w:p w14:paraId="324A108C" w14:textId="77777777" w:rsidR="00E36589" w:rsidRDefault="00E365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3038599"/>
      <w:docPartObj>
        <w:docPartGallery w:val="Page Numbers (Bottom of Page)"/>
        <w:docPartUnique/>
      </w:docPartObj>
    </w:sdtPr>
    <w:sdtEndPr>
      <w:rPr>
        <w:rFonts w:ascii="Corbel" w:hAnsi="Corbel"/>
      </w:rPr>
    </w:sdtEndPr>
    <w:sdtContent>
      <w:p w14:paraId="275E8C7B" w14:textId="77777777" w:rsidR="00671DB0" w:rsidRPr="00671DB0" w:rsidRDefault="00193B34">
        <w:pPr>
          <w:pStyle w:val="Stopka"/>
          <w:jc w:val="center"/>
          <w:rPr>
            <w:rFonts w:ascii="Corbel" w:hAnsi="Corbel"/>
          </w:rPr>
        </w:pPr>
        <w:r w:rsidRPr="00671DB0">
          <w:rPr>
            <w:rFonts w:ascii="Corbel" w:hAnsi="Corbel"/>
          </w:rPr>
          <w:fldChar w:fldCharType="begin"/>
        </w:r>
        <w:r w:rsidR="00671DB0" w:rsidRPr="00671DB0">
          <w:rPr>
            <w:rFonts w:ascii="Corbel" w:hAnsi="Corbel"/>
          </w:rPr>
          <w:instrText>PAGE   \* MERGEFORMAT</w:instrText>
        </w:r>
        <w:r w:rsidRPr="00671DB0">
          <w:rPr>
            <w:rFonts w:ascii="Corbel" w:hAnsi="Corbel"/>
          </w:rPr>
          <w:fldChar w:fldCharType="separate"/>
        </w:r>
        <w:r w:rsidR="00F21C0A">
          <w:rPr>
            <w:rFonts w:ascii="Corbel" w:hAnsi="Corbel"/>
            <w:noProof/>
          </w:rPr>
          <w:t>2</w:t>
        </w:r>
        <w:r w:rsidRPr="00671DB0">
          <w:rPr>
            <w:rFonts w:ascii="Corbel" w:hAnsi="Corbel"/>
          </w:rPr>
          <w:fldChar w:fldCharType="end"/>
        </w:r>
      </w:p>
    </w:sdtContent>
  </w:sdt>
  <w:p w14:paraId="714004E7" w14:textId="77777777" w:rsidR="00671DB0" w:rsidRDefault="00671D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453DF" w14:textId="77777777" w:rsidR="00E36589" w:rsidRDefault="00E36589" w:rsidP="00C16ABF">
      <w:pPr>
        <w:spacing w:after="0" w:line="240" w:lineRule="auto"/>
      </w:pPr>
      <w:r>
        <w:separator/>
      </w:r>
    </w:p>
  </w:footnote>
  <w:footnote w:type="continuationSeparator" w:id="0">
    <w:p w14:paraId="15500F41" w14:textId="77777777" w:rsidR="00E36589" w:rsidRDefault="00E36589" w:rsidP="00C16ABF">
      <w:pPr>
        <w:spacing w:after="0" w:line="240" w:lineRule="auto"/>
      </w:pPr>
      <w:r>
        <w:continuationSeparator/>
      </w:r>
    </w:p>
  </w:footnote>
  <w:footnote w:id="1">
    <w:p w14:paraId="3AD65A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93FF7"/>
    <w:multiLevelType w:val="hybridMultilevel"/>
    <w:tmpl w:val="5F40B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41215E"/>
    <w:multiLevelType w:val="hybridMultilevel"/>
    <w:tmpl w:val="833E6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616EB"/>
    <w:multiLevelType w:val="hybridMultilevel"/>
    <w:tmpl w:val="CB6EC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230DB"/>
    <w:multiLevelType w:val="hybridMultilevel"/>
    <w:tmpl w:val="F094237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66BA467D"/>
    <w:multiLevelType w:val="hybridMultilevel"/>
    <w:tmpl w:val="D2BE612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615AAA"/>
    <w:multiLevelType w:val="hybridMultilevel"/>
    <w:tmpl w:val="EC96F1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95C"/>
    <w:rsid w:val="00042A51"/>
    <w:rsid w:val="00042D2E"/>
    <w:rsid w:val="00044C82"/>
    <w:rsid w:val="000469A2"/>
    <w:rsid w:val="00066443"/>
    <w:rsid w:val="0007031B"/>
    <w:rsid w:val="00070ED6"/>
    <w:rsid w:val="000742DC"/>
    <w:rsid w:val="00084C12"/>
    <w:rsid w:val="0009462C"/>
    <w:rsid w:val="00094B12"/>
    <w:rsid w:val="00096C46"/>
    <w:rsid w:val="00096DD8"/>
    <w:rsid w:val="000A20E1"/>
    <w:rsid w:val="000A296F"/>
    <w:rsid w:val="000A2A28"/>
    <w:rsid w:val="000A3CDF"/>
    <w:rsid w:val="000B192D"/>
    <w:rsid w:val="000B28EE"/>
    <w:rsid w:val="000B3E37"/>
    <w:rsid w:val="000D04B0"/>
    <w:rsid w:val="000E1FAD"/>
    <w:rsid w:val="000F1C57"/>
    <w:rsid w:val="000F5615"/>
    <w:rsid w:val="001012D9"/>
    <w:rsid w:val="0010320F"/>
    <w:rsid w:val="00112634"/>
    <w:rsid w:val="00124BFF"/>
    <w:rsid w:val="0012560E"/>
    <w:rsid w:val="00127108"/>
    <w:rsid w:val="00132D42"/>
    <w:rsid w:val="00134B13"/>
    <w:rsid w:val="00142B8B"/>
    <w:rsid w:val="0014483F"/>
    <w:rsid w:val="00146BC0"/>
    <w:rsid w:val="00150112"/>
    <w:rsid w:val="00153C41"/>
    <w:rsid w:val="00154381"/>
    <w:rsid w:val="001640A7"/>
    <w:rsid w:val="00164FA7"/>
    <w:rsid w:val="00166A03"/>
    <w:rsid w:val="001718A7"/>
    <w:rsid w:val="001737CF"/>
    <w:rsid w:val="00176083"/>
    <w:rsid w:val="00187BDF"/>
    <w:rsid w:val="00192F37"/>
    <w:rsid w:val="00193B34"/>
    <w:rsid w:val="00193ED2"/>
    <w:rsid w:val="001A70D2"/>
    <w:rsid w:val="001D657B"/>
    <w:rsid w:val="001D6E1A"/>
    <w:rsid w:val="001D7B54"/>
    <w:rsid w:val="001E0209"/>
    <w:rsid w:val="001F2CA2"/>
    <w:rsid w:val="00206717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1AAE"/>
    <w:rsid w:val="002A22BF"/>
    <w:rsid w:val="002A2389"/>
    <w:rsid w:val="002A3A1B"/>
    <w:rsid w:val="002A671D"/>
    <w:rsid w:val="002B4D55"/>
    <w:rsid w:val="002B5EA0"/>
    <w:rsid w:val="002B6119"/>
    <w:rsid w:val="002C1F06"/>
    <w:rsid w:val="002C69DF"/>
    <w:rsid w:val="002D3375"/>
    <w:rsid w:val="002D5FAD"/>
    <w:rsid w:val="002D73D4"/>
    <w:rsid w:val="002D7D57"/>
    <w:rsid w:val="002E23D1"/>
    <w:rsid w:val="002F02A3"/>
    <w:rsid w:val="002F4ABE"/>
    <w:rsid w:val="003018BA"/>
    <w:rsid w:val="0030395F"/>
    <w:rsid w:val="003055BA"/>
    <w:rsid w:val="00305C92"/>
    <w:rsid w:val="003151C5"/>
    <w:rsid w:val="003343CF"/>
    <w:rsid w:val="00346FE9"/>
    <w:rsid w:val="0034759A"/>
    <w:rsid w:val="003503F6"/>
    <w:rsid w:val="003530DD"/>
    <w:rsid w:val="00356E05"/>
    <w:rsid w:val="00363F78"/>
    <w:rsid w:val="0037173B"/>
    <w:rsid w:val="00382580"/>
    <w:rsid w:val="003A0A5B"/>
    <w:rsid w:val="003A1176"/>
    <w:rsid w:val="003C0BAE"/>
    <w:rsid w:val="003D18A9"/>
    <w:rsid w:val="003D31F5"/>
    <w:rsid w:val="003D6CE2"/>
    <w:rsid w:val="003E1941"/>
    <w:rsid w:val="003E2FE6"/>
    <w:rsid w:val="003E49D5"/>
    <w:rsid w:val="003F205D"/>
    <w:rsid w:val="003F38C0"/>
    <w:rsid w:val="003F3FD6"/>
    <w:rsid w:val="003F49A1"/>
    <w:rsid w:val="00414E3C"/>
    <w:rsid w:val="0042244A"/>
    <w:rsid w:val="0042745A"/>
    <w:rsid w:val="00431D5C"/>
    <w:rsid w:val="004362C6"/>
    <w:rsid w:val="00437FA2"/>
    <w:rsid w:val="00445970"/>
    <w:rsid w:val="00453BED"/>
    <w:rsid w:val="00461EFC"/>
    <w:rsid w:val="004652C2"/>
    <w:rsid w:val="004706D1"/>
    <w:rsid w:val="00471326"/>
    <w:rsid w:val="0047598D"/>
    <w:rsid w:val="004840FD"/>
    <w:rsid w:val="004849EE"/>
    <w:rsid w:val="004850B0"/>
    <w:rsid w:val="00490F7D"/>
    <w:rsid w:val="00491678"/>
    <w:rsid w:val="00493977"/>
    <w:rsid w:val="004968E2"/>
    <w:rsid w:val="004A330A"/>
    <w:rsid w:val="004A3EEA"/>
    <w:rsid w:val="004A4D1F"/>
    <w:rsid w:val="004A7EA7"/>
    <w:rsid w:val="004C18FF"/>
    <w:rsid w:val="004D49BE"/>
    <w:rsid w:val="004D5282"/>
    <w:rsid w:val="004F1551"/>
    <w:rsid w:val="004F55A3"/>
    <w:rsid w:val="00500FE1"/>
    <w:rsid w:val="0050496F"/>
    <w:rsid w:val="00513B6F"/>
    <w:rsid w:val="00517C63"/>
    <w:rsid w:val="00525533"/>
    <w:rsid w:val="005363C4"/>
    <w:rsid w:val="00536BDE"/>
    <w:rsid w:val="00540AE7"/>
    <w:rsid w:val="00542C77"/>
    <w:rsid w:val="00543ACC"/>
    <w:rsid w:val="005471BC"/>
    <w:rsid w:val="0056696D"/>
    <w:rsid w:val="005839B1"/>
    <w:rsid w:val="0059484D"/>
    <w:rsid w:val="005A0855"/>
    <w:rsid w:val="005A3196"/>
    <w:rsid w:val="005C080F"/>
    <w:rsid w:val="005C292B"/>
    <w:rsid w:val="005C55E5"/>
    <w:rsid w:val="005C696A"/>
    <w:rsid w:val="005E6E85"/>
    <w:rsid w:val="005F1BD3"/>
    <w:rsid w:val="005F31D2"/>
    <w:rsid w:val="0061029B"/>
    <w:rsid w:val="00617230"/>
    <w:rsid w:val="00621CE1"/>
    <w:rsid w:val="00626365"/>
    <w:rsid w:val="00627FC9"/>
    <w:rsid w:val="00647FA8"/>
    <w:rsid w:val="00650C5F"/>
    <w:rsid w:val="00654934"/>
    <w:rsid w:val="006620D9"/>
    <w:rsid w:val="00671958"/>
    <w:rsid w:val="00671DB0"/>
    <w:rsid w:val="00675843"/>
    <w:rsid w:val="00680622"/>
    <w:rsid w:val="00696477"/>
    <w:rsid w:val="006A13A3"/>
    <w:rsid w:val="006C75E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663"/>
    <w:rsid w:val="00793974"/>
    <w:rsid w:val="007A4022"/>
    <w:rsid w:val="007A6E6E"/>
    <w:rsid w:val="007C3299"/>
    <w:rsid w:val="007C3BCC"/>
    <w:rsid w:val="007C4546"/>
    <w:rsid w:val="007D65D6"/>
    <w:rsid w:val="007D6E56"/>
    <w:rsid w:val="007F4155"/>
    <w:rsid w:val="00810ECF"/>
    <w:rsid w:val="0081554D"/>
    <w:rsid w:val="0081707E"/>
    <w:rsid w:val="00825BDC"/>
    <w:rsid w:val="008449B3"/>
    <w:rsid w:val="008552A2"/>
    <w:rsid w:val="0085747A"/>
    <w:rsid w:val="00876CC9"/>
    <w:rsid w:val="00881108"/>
    <w:rsid w:val="00884922"/>
    <w:rsid w:val="00885F64"/>
    <w:rsid w:val="008917F9"/>
    <w:rsid w:val="008A45F7"/>
    <w:rsid w:val="008A5637"/>
    <w:rsid w:val="008C0CC0"/>
    <w:rsid w:val="008C19A9"/>
    <w:rsid w:val="008C379D"/>
    <w:rsid w:val="008C5147"/>
    <w:rsid w:val="008C5359"/>
    <w:rsid w:val="008C5363"/>
    <w:rsid w:val="008C69E5"/>
    <w:rsid w:val="008D0B28"/>
    <w:rsid w:val="008D3DFB"/>
    <w:rsid w:val="008D46BF"/>
    <w:rsid w:val="008E64F4"/>
    <w:rsid w:val="008F12C9"/>
    <w:rsid w:val="008F69B4"/>
    <w:rsid w:val="008F6E29"/>
    <w:rsid w:val="00905BFD"/>
    <w:rsid w:val="009136B8"/>
    <w:rsid w:val="00916188"/>
    <w:rsid w:val="0091724B"/>
    <w:rsid w:val="00917ED8"/>
    <w:rsid w:val="00921F4A"/>
    <w:rsid w:val="00923D7D"/>
    <w:rsid w:val="0093534F"/>
    <w:rsid w:val="0094419F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7AA9"/>
    <w:rsid w:val="009F2B55"/>
    <w:rsid w:val="009F3C5C"/>
    <w:rsid w:val="009F4610"/>
    <w:rsid w:val="00A00ECC"/>
    <w:rsid w:val="00A155EE"/>
    <w:rsid w:val="00A2245B"/>
    <w:rsid w:val="00A24128"/>
    <w:rsid w:val="00A30110"/>
    <w:rsid w:val="00A36899"/>
    <w:rsid w:val="00A371F6"/>
    <w:rsid w:val="00A43BF6"/>
    <w:rsid w:val="00A53FA5"/>
    <w:rsid w:val="00A54817"/>
    <w:rsid w:val="00A601C8"/>
    <w:rsid w:val="00A60799"/>
    <w:rsid w:val="00A63CB8"/>
    <w:rsid w:val="00A84C85"/>
    <w:rsid w:val="00A97DE1"/>
    <w:rsid w:val="00AA5EDA"/>
    <w:rsid w:val="00AB053C"/>
    <w:rsid w:val="00AB7F3B"/>
    <w:rsid w:val="00AD1146"/>
    <w:rsid w:val="00AD1D2E"/>
    <w:rsid w:val="00AD27D3"/>
    <w:rsid w:val="00AD60ED"/>
    <w:rsid w:val="00AD66D6"/>
    <w:rsid w:val="00AE1160"/>
    <w:rsid w:val="00AE203C"/>
    <w:rsid w:val="00AE2E74"/>
    <w:rsid w:val="00AE5FCB"/>
    <w:rsid w:val="00AF2C1E"/>
    <w:rsid w:val="00AF39CA"/>
    <w:rsid w:val="00B06142"/>
    <w:rsid w:val="00B135B1"/>
    <w:rsid w:val="00B3130B"/>
    <w:rsid w:val="00B40ADB"/>
    <w:rsid w:val="00B43B77"/>
    <w:rsid w:val="00B43E80"/>
    <w:rsid w:val="00B55E9B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1939"/>
    <w:rsid w:val="00BF2C41"/>
    <w:rsid w:val="00C058B4"/>
    <w:rsid w:val="00C05F44"/>
    <w:rsid w:val="00C131B5"/>
    <w:rsid w:val="00C15E86"/>
    <w:rsid w:val="00C16ABF"/>
    <w:rsid w:val="00C170AE"/>
    <w:rsid w:val="00C26CB7"/>
    <w:rsid w:val="00C324C1"/>
    <w:rsid w:val="00C36992"/>
    <w:rsid w:val="00C56036"/>
    <w:rsid w:val="00C578B5"/>
    <w:rsid w:val="00C61DC5"/>
    <w:rsid w:val="00C67E92"/>
    <w:rsid w:val="00C70A26"/>
    <w:rsid w:val="00C766DF"/>
    <w:rsid w:val="00C869A4"/>
    <w:rsid w:val="00C93C17"/>
    <w:rsid w:val="00C94B98"/>
    <w:rsid w:val="00CA2B96"/>
    <w:rsid w:val="00CA5089"/>
    <w:rsid w:val="00CA56AF"/>
    <w:rsid w:val="00CD088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9AF"/>
    <w:rsid w:val="00D425B2"/>
    <w:rsid w:val="00D428D6"/>
    <w:rsid w:val="00D552B2"/>
    <w:rsid w:val="00D608D1"/>
    <w:rsid w:val="00D74119"/>
    <w:rsid w:val="00D748E7"/>
    <w:rsid w:val="00D8075B"/>
    <w:rsid w:val="00D807F6"/>
    <w:rsid w:val="00D85018"/>
    <w:rsid w:val="00D8678B"/>
    <w:rsid w:val="00DA2114"/>
    <w:rsid w:val="00DB1787"/>
    <w:rsid w:val="00DB79D3"/>
    <w:rsid w:val="00DE09C0"/>
    <w:rsid w:val="00DE4A14"/>
    <w:rsid w:val="00DF29BF"/>
    <w:rsid w:val="00DF320D"/>
    <w:rsid w:val="00DF71C8"/>
    <w:rsid w:val="00E129B8"/>
    <w:rsid w:val="00E14157"/>
    <w:rsid w:val="00E21E7D"/>
    <w:rsid w:val="00E22FBC"/>
    <w:rsid w:val="00E24BF5"/>
    <w:rsid w:val="00E25338"/>
    <w:rsid w:val="00E36589"/>
    <w:rsid w:val="00E42556"/>
    <w:rsid w:val="00E43AFB"/>
    <w:rsid w:val="00E454B9"/>
    <w:rsid w:val="00E50010"/>
    <w:rsid w:val="00E51E44"/>
    <w:rsid w:val="00E63348"/>
    <w:rsid w:val="00E742AA"/>
    <w:rsid w:val="00E76756"/>
    <w:rsid w:val="00E77E88"/>
    <w:rsid w:val="00E8107D"/>
    <w:rsid w:val="00E960BB"/>
    <w:rsid w:val="00EA2074"/>
    <w:rsid w:val="00EA4832"/>
    <w:rsid w:val="00EA4E9D"/>
    <w:rsid w:val="00EC1B76"/>
    <w:rsid w:val="00EC4899"/>
    <w:rsid w:val="00ED03AB"/>
    <w:rsid w:val="00ED32D2"/>
    <w:rsid w:val="00EE2E8D"/>
    <w:rsid w:val="00EE32DE"/>
    <w:rsid w:val="00EE5457"/>
    <w:rsid w:val="00EE607B"/>
    <w:rsid w:val="00EE6F06"/>
    <w:rsid w:val="00F070AB"/>
    <w:rsid w:val="00F17567"/>
    <w:rsid w:val="00F21C0A"/>
    <w:rsid w:val="00F27A7B"/>
    <w:rsid w:val="00F526AF"/>
    <w:rsid w:val="00F617C3"/>
    <w:rsid w:val="00F63E0E"/>
    <w:rsid w:val="00F7066B"/>
    <w:rsid w:val="00F73DB3"/>
    <w:rsid w:val="00F77C65"/>
    <w:rsid w:val="00F82D56"/>
    <w:rsid w:val="00F83B28"/>
    <w:rsid w:val="00F974DA"/>
    <w:rsid w:val="00FA050C"/>
    <w:rsid w:val="00FA46E5"/>
    <w:rsid w:val="00FB7DBA"/>
    <w:rsid w:val="00FC1C25"/>
    <w:rsid w:val="00FC2162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E41FA"/>
  <w15:docId w15:val="{8B568AAD-3352-455E-BAE1-0B42C88D2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71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1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1B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1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1BC"/>
    <w:rPr>
      <w:rFonts w:ascii="Calibri" w:hAnsi="Calibri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49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frp.org.pl/images/publikacje/publication/raport_o_zasadach_poszanowania_autorstwa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g.up.poznan.pl/bg/dzialy/ibuk/download_epdf/sydor_%20wskazowki_dyplomowe_2014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2E9B2-8B77-49DA-ABA8-A8B9A08946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4A7C01-1902-4EAA-9EC2-D59DB2839F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826D31-C257-4040-BAFA-A74128D09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66B37B-8ED0-4BE8-97A1-BF6E30C1F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37</TotalTime>
  <Pages>4</Pages>
  <Words>1068</Words>
  <Characters>6412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14</cp:revision>
  <cp:lastPrinted>2019-02-06T12:12:00Z</cp:lastPrinted>
  <dcterms:created xsi:type="dcterms:W3CDTF">2021-09-13T12:23:00Z</dcterms:created>
  <dcterms:modified xsi:type="dcterms:W3CDTF">2022-11-17T09:41:00Z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